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0FB5" w:rsidRDefault="00970FB5" w:rsidP="007F39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highlight w:val="white"/>
        </w:rPr>
      </w:pPr>
    </w:p>
    <w:p w:rsidR="00970FB5" w:rsidRDefault="00970FB5" w:rsidP="007F39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highlight w:val="white"/>
        </w:rPr>
      </w:pPr>
    </w:p>
    <w:p w:rsidR="00970FB5" w:rsidRDefault="00970FB5" w:rsidP="007F39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highlight w:val="white"/>
        </w:rPr>
      </w:pPr>
    </w:p>
    <w:p w:rsidR="00970FB5" w:rsidRDefault="00970FB5" w:rsidP="007F39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highlight w:val="white"/>
        </w:rPr>
      </w:pPr>
    </w:p>
    <w:p w:rsidR="00970FB5" w:rsidRPr="00FE66FA" w:rsidRDefault="00970FB5" w:rsidP="00925B08">
      <w:pPr>
        <w:jc w:val="center"/>
        <w:rPr>
          <w:rFonts w:ascii="Times New Roman" w:hAnsi="Times New Roman"/>
          <w:sz w:val="28"/>
          <w:szCs w:val="28"/>
        </w:rPr>
      </w:pPr>
      <w:r w:rsidRPr="00FE66FA">
        <w:rPr>
          <w:rFonts w:ascii="Times New Roman" w:hAnsi="Times New Roman"/>
          <w:sz w:val="28"/>
          <w:szCs w:val="28"/>
        </w:rPr>
        <w:t>Муниципальное казённое общеобразовательное учреждение</w:t>
      </w:r>
    </w:p>
    <w:p w:rsidR="00970FB5" w:rsidRPr="00FE66FA" w:rsidRDefault="00970FB5" w:rsidP="00925B08">
      <w:pPr>
        <w:jc w:val="center"/>
        <w:rPr>
          <w:rFonts w:ascii="Times New Roman" w:hAnsi="Times New Roman"/>
          <w:sz w:val="28"/>
          <w:szCs w:val="28"/>
        </w:rPr>
      </w:pPr>
      <w:r w:rsidRPr="00FE66FA">
        <w:rPr>
          <w:rFonts w:ascii="Times New Roman" w:hAnsi="Times New Roman"/>
          <w:sz w:val="28"/>
          <w:szCs w:val="28"/>
        </w:rPr>
        <w:t>«Средняя общеобразовательная школа № 15»</w:t>
      </w:r>
    </w:p>
    <w:p w:rsidR="00970FB5" w:rsidRPr="00FE66FA" w:rsidRDefault="00970FB5" w:rsidP="00925B08">
      <w:pPr>
        <w:jc w:val="center"/>
        <w:rPr>
          <w:rFonts w:ascii="Times New Roman" w:hAnsi="Times New Roman"/>
          <w:sz w:val="28"/>
          <w:szCs w:val="28"/>
        </w:rPr>
      </w:pPr>
    </w:p>
    <w:p w:rsidR="00970FB5" w:rsidRPr="00FE66FA" w:rsidRDefault="00970FB5" w:rsidP="00925B08">
      <w:pPr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-530" w:type="dxa"/>
        <w:tblLook w:val="01E0"/>
      </w:tblPr>
      <w:tblGrid>
        <w:gridCol w:w="3216"/>
        <w:gridCol w:w="3576"/>
        <w:gridCol w:w="2856"/>
      </w:tblGrid>
      <w:tr w:rsidR="00970FB5" w:rsidRPr="00B97758" w:rsidTr="00BC5B55">
        <w:trPr>
          <w:trHeight w:val="2502"/>
        </w:trPr>
        <w:tc>
          <w:tcPr>
            <w:tcW w:w="3191" w:type="dxa"/>
          </w:tcPr>
          <w:p w:rsidR="00970FB5" w:rsidRPr="00B97758" w:rsidRDefault="00970FB5" w:rsidP="00BC5B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758">
              <w:rPr>
                <w:rFonts w:ascii="Times New Roman" w:hAnsi="Times New Roman"/>
                <w:sz w:val="24"/>
                <w:szCs w:val="24"/>
              </w:rPr>
              <w:t>РАССМОТРЕНО</w:t>
            </w:r>
          </w:p>
          <w:p w:rsidR="00970FB5" w:rsidRPr="00B97758" w:rsidRDefault="00970FB5" w:rsidP="00BC5B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758">
              <w:rPr>
                <w:rFonts w:ascii="Times New Roman" w:hAnsi="Times New Roman"/>
                <w:sz w:val="24"/>
                <w:szCs w:val="24"/>
              </w:rPr>
              <w:t>МО учителей</w:t>
            </w:r>
          </w:p>
          <w:p w:rsidR="00970FB5" w:rsidRPr="00B97758" w:rsidRDefault="00970FB5" w:rsidP="00BC5B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758">
              <w:rPr>
                <w:rFonts w:ascii="Times New Roman" w:hAnsi="Times New Roman"/>
                <w:sz w:val="24"/>
                <w:szCs w:val="24"/>
              </w:rPr>
              <w:t>_____________________</w:t>
            </w:r>
          </w:p>
          <w:p w:rsidR="00970FB5" w:rsidRPr="00B97758" w:rsidRDefault="00970FB5" w:rsidP="00BC5B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758">
              <w:rPr>
                <w:rFonts w:ascii="Times New Roman" w:hAnsi="Times New Roman"/>
                <w:sz w:val="24"/>
                <w:szCs w:val="24"/>
              </w:rPr>
              <w:t>протокол № _ _</w:t>
            </w:r>
          </w:p>
          <w:p w:rsidR="00970FB5" w:rsidRPr="00B97758" w:rsidRDefault="00970FB5" w:rsidP="00BC5B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758">
              <w:rPr>
                <w:rFonts w:ascii="Times New Roman" w:hAnsi="Times New Roman"/>
                <w:sz w:val="24"/>
                <w:szCs w:val="24"/>
              </w:rPr>
              <w:t>от « ___ »_______ 202    г.</w:t>
            </w:r>
          </w:p>
          <w:p w:rsidR="00970FB5" w:rsidRPr="00B97758" w:rsidRDefault="00970FB5" w:rsidP="00BC5B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758">
              <w:rPr>
                <w:rFonts w:ascii="Times New Roman" w:hAnsi="Times New Roman"/>
                <w:sz w:val="24"/>
                <w:szCs w:val="24"/>
              </w:rPr>
              <w:t>Руководитель МО</w:t>
            </w:r>
          </w:p>
          <w:p w:rsidR="00970FB5" w:rsidRPr="00B97758" w:rsidRDefault="00970FB5" w:rsidP="00BC5B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758">
              <w:rPr>
                <w:rFonts w:ascii="Times New Roman" w:hAnsi="Times New Roman"/>
                <w:sz w:val="24"/>
                <w:szCs w:val="24"/>
              </w:rPr>
              <w:t>_________________________</w:t>
            </w:r>
          </w:p>
          <w:p w:rsidR="00970FB5" w:rsidRPr="00B97758" w:rsidRDefault="00970FB5" w:rsidP="00BC5B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7" w:type="dxa"/>
          </w:tcPr>
          <w:p w:rsidR="00970FB5" w:rsidRPr="00B97758" w:rsidRDefault="00970FB5" w:rsidP="00BC5B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758">
              <w:rPr>
                <w:rFonts w:ascii="Times New Roman" w:hAnsi="Times New Roman"/>
                <w:sz w:val="24"/>
                <w:szCs w:val="24"/>
              </w:rPr>
              <w:t>СОГЛАСОВАНО</w:t>
            </w:r>
          </w:p>
          <w:p w:rsidR="00970FB5" w:rsidRPr="00B97758" w:rsidRDefault="00970FB5" w:rsidP="00BC5B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758">
              <w:rPr>
                <w:rFonts w:ascii="Times New Roman" w:hAnsi="Times New Roman"/>
                <w:sz w:val="24"/>
                <w:szCs w:val="24"/>
              </w:rPr>
              <w:t>МС прокол № __</w:t>
            </w:r>
          </w:p>
          <w:p w:rsidR="00970FB5" w:rsidRPr="00B97758" w:rsidRDefault="00970FB5" w:rsidP="00BC5B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7758">
              <w:rPr>
                <w:rFonts w:ascii="Times New Roman" w:hAnsi="Times New Roman"/>
                <w:sz w:val="24"/>
                <w:szCs w:val="24"/>
              </w:rPr>
              <w:t xml:space="preserve"> « _ __ »  _________ 202   г.</w:t>
            </w:r>
          </w:p>
          <w:p w:rsidR="00970FB5" w:rsidRPr="00B97758" w:rsidRDefault="00970FB5" w:rsidP="00BC5B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758">
              <w:rPr>
                <w:rFonts w:ascii="Times New Roman" w:hAnsi="Times New Roman"/>
                <w:sz w:val="24"/>
                <w:szCs w:val="24"/>
              </w:rPr>
              <w:t>Заместитель директора  по НМР</w:t>
            </w:r>
          </w:p>
          <w:p w:rsidR="00970FB5" w:rsidRPr="00B97758" w:rsidRDefault="00970FB5" w:rsidP="00BC5B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758">
              <w:rPr>
                <w:rFonts w:ascii="Times New Roman" w:hAnsi="Times New Roman"/>
                <w:sz w:val="24"/>
                <w:szCs w:val="24"/>
              </w:rPr>
              <w:t>Чеверда О.В.</w:t>
            </w:r>
          </w:p>
          <w:p w:rsidR="00970FB5" w:rsidRPr="00B97758" w:rsidRDefault="00970FB5" w:rsidP="00BC5B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758">
              <w:rPr>
                <w:rFonts w:ascii="Times New Roman" w:hAnsi="Times New Roman"/>
                <w:sz w:val="24"/>
                <w:szCs w:val="24"/>
              </w:rPr>
              <w:t>____________________________</w:t>
            </w:r>
          </w:p>
        </w:tc>
        <w:tc>
          <w:tcPr>
            <w:tcW w:w="2833" w:type="dxa"/>
          </w:tcPr>
          <w:p w:rsidR="00970FB5" w:rsidRPr="00B97758" w:rsidRDefault="00970FB5" w:rsidP="00BC5B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758">
              <w:rPr>
                <w:rFonts w:ascii="Times New Roman" w:hAnsi="Times New Roman"/>
                <w:sz w:val="24"/>
                <w:szCs w:val="24"/>
              </w:rPr>
              <w:t>« УТВЕРЖДАЮ»</w:t>
            </w:r>
          </w:p>
          <w:p w:rsidR="00970FB5" w:rsidRPr="00B97758" w:rsidRDefault="00970FB5" w:rsidP="00BC5B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758">
              <w:rPr>
                <w:rFonts w:ascii="Times New Roman" w:hAnsi="Times New Roman"/>
                <w:sz w:val="24"/>
                <w:szCs w:val="24"/>
              </w:rPr>
              <w:t>______________________</w:t>
            </w:r>
          </w:p>
          <w:p w:rsidR="00970FB5" w:rsidRPr="00B97758" w:rsidRDefault="00970FB5" w:rsidP="00BC5B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758">
              <w:rPr>
                <w:rFonts w:ascii="Times New Roman" w:hAnsi="Times New Roman"/>
                <w:sz w:val="24"/>
                <w:szCs w:val="24"/>
              </w:rPr>
              <w:t>Директор МКОУ СОШ № 15</w:t>
            </w:r>
          </w:p>
          <w:p w:rsidR="00970FB5" w:rsidRPr="00B97758" w:rsidRDefault="00970FB5" w:rsidP="00BC5B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758">
              <w:rPr>
                <w:rFonts w:ascii="Times New Roman" w:hAnsi="Times New Roman"/>
                <w:sz w:val="24"/>
                <w:szCs w:val="24"/>
              </w:rPr>
              <w:t>Гридчина Н.В.</w:t>
            </w:r>
          </w:p>
          <w:p w:rsidR="00970FB5" w:rsidRPr="00B97758" w:rsidRDefault="00970FB5" w:rsidP="00BC5B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7758">
              <w:rPr>
                <w:rFonts w:ascii="Times New Roman" w:hAnsi="Times New Roman"/>
                <w:sz w:val="24"/>
                <w:szCs w:val="24"/>
              </w:rPr>
              <w:t xml:space="preserve">Приказ №  ___________   </w:t>
            </w:r>
          </w:p>
          <w:p w:rsidR="00970FB5" w:rsidRPr="00B97758" w:rsidRDefault="00970FB5" w:rsidP="00BC5B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7758">
              <w:rPr>
                <w:rFonts w:ascii="Times New Roman" w:hAnsi="Times New Roman"/>
                <w:sz w:val="24"/>
                <w:szCs w:val="24"/>
              </w:rPr>
              <w:t>от« _  _ »  ______202   г.</w:t>
            </w:r>
          </w:p>
          <w:p w:rsidR="00970FB5" w:rsidRPr="00B97758" w:rsidRDefault="00970FB5" w:rsidP="00BC5B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70FB5" w:rsidRPr="00FE66FA" w:rsidRDefault="00970FB5" w:rsidP="00925B08">
      <w:pPr>
        <w:shd w:val="clear" w:color="auto" w:fill="FFFFFF"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:rsidR="00970FB5" w:rsidRPr="00FE66FA" w:rsidRDefault="00970FB5" w:rsidP="00925B08">
      <w:pPr>
        <w:shd w:val="clear" w:color="auto" w:fill="FFFFFF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FE66FA">
        <w:rPr>
          <w:rFonts w:ascii="Times New Roman" w:hAnsi="Times New Roman"/>
          <w:bCs/>
          <w:color w:val="000000"/>
          <w:sz w:val="28"/>
          <w:szCs w:val="28"/>
        </w:rPr>
        <w:t xml:space="preserve">Промежуточная аттестация  </w:t>
      </w:r>
      <w:r w:rsidRPr="00FE66FA">
        <w:rPr>
          <w:rFonts w:ascii="Times New Roman" w:hAnsi="Times New Roman"/>
          <w:bCs/>
          <w:i/>
          <w:color w:val="000000"/>
          <w:sz w:val="28"/>
          <w:szCs w:val="28"/>
        </w:rPr>
        <w:t xml:space="preserve">по </w:t>
      </w:r>
      <w:r w:rsidRPr="00925B08">
        <w:rPr>
          <w:rFonts w:ascii="Times New Roman" w:hAnsi="Times New Roman"/>
          <w:bCs/>
          <w:i/>
          <w:color w:val="000000"/>
          <w:sz w:val="28"/>
          <w:szCs w:val="28"/>
        </w:rPr>
        <w:t>л</w:t>
      </w:r>
      <w:r w:rsidRPr="00925B08">
        <w:rPr>
          <w:rFonts w:ascii="Times New Roman" w:hAnsi="Times New Roman"/>
          <w:i/>
          <w:sz w:val="28"/>
          <w:szCs w:val="28"/>
        </w:rPr>
        <w:t>итературному чтению на родном языке</w:t>
      </w:r>
    </w:p>
    <w:p w:rsidR="00970FB5" w:rsidRPr="00FE66FA" w:rsidRDefault="00970FB5" w:rsidP="00925B08">
      <w:pPr>
        <w:shd w:val="clear" w:color="auto" w:fill="FFFFFF"/>
        <w:jc w:val="center"/>
        <w:rPr>
          <w:rFonts w:ascii="Times New Roman" w:hAnsi="Times New Roman"/>
          <w:color w:val="000000"/>
          <w:sz w:val="28"/>
          <w:szCs w:val="28"/>
        </w:rPr>
      </w:pPr>
      <w:r w:rsidRPr="00FE66FA">
        <w:rPr>
          <w:rFonts w:ascii="Times New Roman" w:hAnsi="Times New Roman"/>
          <w:bCs/>
          <w:color w:val="000000"/>
          <w:sz w:val="28"/>
          <w:szCs w:val="28"/>
        </w:rPr>
        <w:t>за 20___  -  20___  учебный год</w:t>
      </w:r>
    </w:p>
    <w:p w:rsidR="00970FB5" w:rsidRPr="00FE66FA" w:rsidRDefault="00970FB5" w:rsidP="00925B08">
      <w:pPr>
        <w:shd w:val="clear" w:color="auto" w:fill="FFFFFF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FE66FA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>2</w:t>
      </w:r>
      <w:r w:rsidRPr="00FE66FA">
        <w:rPr>
          <w:rFonts w:ascii="Times New Roman" w:hAnsi="Times New Roman"/>
          <w:bCs/>
          <w:i/>
          <w:color w:val="000000"/>
          <w:sz w:val="28"/>
          <w:szCs w:val="28"/>
        </w:rPr>
        <w:t xml:space="preserve"> класс</w:t>
      </w:r>
      <w:r>
        <w:rPr>
          <w:rFonts w:ascii="Times New Roman" w:hAnsi="Times New Roman"/>
          <w:bCs/>
          <w:i/>
          <w:color w:val="000000"/>
          <w:sz w:val="28"/>
          <w:szCs w:val="28"/>
        </w:rPr>
        <w:t>ы</w:t>
      </w:r>
      <w:r w:rsidRPr="00FE66FA">
        <w:rPr>
          <w:rFonts w:ascii="Times New Roman" w:hAnsi="Times New Roman"/>
          <w:bCs/>
          <w:color w:val="000000"/>
          <w:sz w:val="28"/>
          <w:szCs w:val="28"/>
        </w:rPr>
        <w:t xml:space="preserve">  МКОУ СОШ №15</w:t>
      </w:r>
    </w:p>
    <w:p w:rsidR="00970FB5" w:rsidRPr="00FE66FA" w:rsidRDefault="00970FB5" w:rsidP="00925B08">
      <w:pPr>
        <w:shd w:val="clear" w:color="auto" w:fill="FFFFFF"/>
        <w:tabs>
          <w:tab w:val="center" w:pos="4677"/>
        </w:tabs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i/>
          <w:color w:val="000000"/>
          <w:sz w:val="28"/>
          <w:szCs w:val="28"/>
        </w:rPr>
        <w:t xml:space="preserve"> </w:t>
      </w:r>
    </w:p>
    <w:p w:rsidR="00970FB5" w:rsidRDefault="00970FB5" w:rsidP="00925B08"/>
    <w:p w:rsidR="00970FB5" w:rsidRDefault="00970FB5" w:rsidP="007F39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highlight w:val="white"/>
        </w:rPr>
      </w:pPr>
    </w:p>
    <w:p w:rsidR="00970FB5" w:rsidRDefault="00970FB5" w:rsidP="007F39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highlight w:val="white"/>
        </w:rPr>
      </w:pPr>
    </w:p>
    <w:p w:rsidR="00970FB5" w:rsidRDefault="00970FB5" w:rsidP="007F39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highlight w:val="white"/>
        </w:rPr>
      </w:pPr>
    </w:p>
    <w:p w:rsidR="00970FB5" w:rsidRDefault="00970FB5" w:rsidP="007F39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highlight w:val="white"/>
        </w:rPr>
      </w:pPr>
    </w:p>
    <w:p w:rsidR="00970FB5" w:rsidRDefault="00970FB5" w:rsidP="007F39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highlight w:val="white"/>
        </w:rPr>
      </w:pPr>
    </w:p>
    <w:p w:rsidR="00970FB5" w:rsidRDefault="00970FB5" w:rsidP="007F39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highlight w:val="white"/>
        </w:rPr>
      </w:pPr>
    </w:p>
    <w:p w:rsidR="00970FB5" w:rsidRDefault="00970FB5" w:rsidP="007F39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highlight w:val="white"/>
        </w:rPr>
      </w:pPr>
    </w:p>
    <w:p w:rsidR="00970FB5" w:rsidRDefault="00970FB5" w:rsidP="007F39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highlight w:val="white"/>
        </w:rPr>
      </w:pPr>
    </w:p>
    <w:p w:rsidR="00970FB5" w:rsidRDefault="00970FB5" w:rsidP="007F39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highlight w:val="white"/>
        </w:rPr>
      </w:pPr>
    </w:p>
    <w:p w:rsidR="00970FB5" w:rsidRDefault="00970FB5" w:rsidP="007F39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highlight w:val="white"/>
        </w:rPr>
      </w:pPr>
    </w:p>
    <w:p w:rsidR="00970FB5" w:rsidRDefault="00970FB5" w:rsidP="007F39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highlight w:val="white"/>
        </w:rPr>
      </w:pPr>
    </w:p>
    <w:p w:rsidR="00970FB5" w:rsidRDefault="00970FB5" w:rsidP="007F39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highlight w:val="white"/>
        </w:rPr>
      </w:pPr>
    </w:p>
    <w:p w:rsidR="00970FB5" w:rsidRDefault="00970FB5" w:rsidP="007F39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highlight w:val="white"/>
        </w:rPr>
      </w:pPr>
    </w:p>
    <w:p w:rsidR="00970FB5" w:rsidRDefault="00970FB5" w:rsidP="007F39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highlight w:val="white"/>
        </w:rPr>
      </w:pPr>
    </w:p>
    <w:p w:rsidR="00970FB5" w:rsidRDefault="00970FB5" w:rsidP="007F39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highlight w:val="white"/>
        </w:rPr>
      </w:pPr>
    </w:p>
    <w:p w:rsidR="00970FB5" w:rsidRPr="0060475B" w:rsidRDefault="00970FB5" w:rsidP="007F39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highlight w:val="white"/>
        </w:rPr>
      </w:pPr>
      <w:r w:rsidRPr="0060475B">
        <w:rPr>
          <w:rFonts w:ascii="Times New Roman" w:hAnsi="Times New Roman"/>
          <w:b/>
          <w:bCs/>
          <w:color w:val="000000"/>
          <w:sz w:val="28"/>
          <w:szCs w:val="28"/>
          <w:highlight w:val="white"/>
        </w:rPr>
        <w:t>Структура   тестов</w:t>
      </w:r>
    </w:p>
    <w:p w:rsidR="00970FB5" w:rsidRPr="0060475B" w:rsidRDefault="00970FB5" w:rsidP="007F39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highlight w:val="white"/>
        </w:rPr>
      </w:pPr>
    </w:p>
    <w:p w:rsidR="00970FB5" w:rsidRPr="0060475B" w:rsidRDefault="00970FB5" w:rsidP="007F39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white"/>
        </w:rPr>
      </w:pPr>
      <w:r w:rsidRPr="0060475B">
        <w:rPr>
          <w:rFonts w:ascii="Times New Roman" w:hAnsi="Times New Roman"/>
          <w:color w:val="000000"/>
          <w:sz w:val="28"/>
          <w:szCs w:val="28"/>
          <w:highlight w:val="white"/>
        </w:rPr>
        <w:t>Тест содержит 12 заданий, разделённых на три части.</w:t>
      </w:r>
    </w:p>
    <w:p w:rsidR="00970FB5" w:rsidRPr="0060475B" w:rsidRDefault="00970FB5" w:rsidP="007F39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white"/>
        </w:rPr>
      </w:pPr>
      <w:r w:rsidRPr="0060475B">
        <w:rPr>
          <w:rFonts w:ascii="Times New Roman" w:hAnsi="Times New Roman"/>
          <w:color w:val="000000"/>
          <w:sz w:val="28"/>
          <w:szCs w:val="28"/>
          <w:highlight w:val="white"/>
        </w:rPr>
        <w:t>Часть 1 — задания 1-6, (базовый уровень)  предусматривают выбор единственно правильного ответа из трёх предложенных.</w:t>
      </w:r>
    </w:p>
    <w:p w:rsidR="00970FB5" w:rsidRPr="0060475B" w:rsidRDefault="00970FB5" w:rsidP="007F39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white"/>
        </w:rPr>
      </w:pPr>
      <w:r w:rsidRPr="0060475B">
        <w:rPr>
          <w:rFonts w:ascii="Times New Roman" w:hAnsi="Times New Roman"/>
          <w:color w:val="000000"/>
          <w:sz w:val="28"/>
          <w:szCs w:val="28"/>
          <w:highlight w:val="white"/>
        </w:rPr>
        <w:t>Часть 2 — задания 7-11,(повышенный уровень) требуют записи краткого ответа.</w:t>
      </w:r>
    </w:p>
    <w:p w:rsidR="00970FB5" w:rsidRPr="0060475B" w:rsidRDefault="00970FB5" w:rsidP="007F39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  <w:r w:rsidRPr="0060475B">
        <w:rPr>
          <w:rFonts w:ascii="Times New Roman" w:hAnsi="Times New Roman"/>
          <w:color w:val="000000"/>
          <w:sz w:val="28"/>
          <w:szCs w:val="28"/>
          <w:highlight w:val="white"/>
        </w:rPr>
        <w:t>Часть 3 — задание 12 — это задание творческого характера, здесь требуется сформулировать и записать полный ответ, состоящий из двух-трёх предложений.</w:t>
      </w:r>
    </w:p>
    <w:p w:rsidR="00970FB5" w:rsidRPr="0060475B" w:rsidRDefault="00970FB5" w:rsidP="007F39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white"/>
        </w:rPr>
      </w:pPr>
      <w:r w:rsidRPr="0060475B">
        <w:rPr>
          <w:rFonts w:ascii="Times New Roman" w:hAnsi="Times New Roman"/>
          <w:color w:val="000000"/>
          <w:sz w:val="28"/>
          <w:szCs w:val="28"/>
          <w:highlight w:val="white"/>
        </w:rPr>
        <w:t>Работа выполняется на листах с заданиями (тесты).</w:t>
      </w:r>
    </w:p>
    <w:p w:rsidR="00970FB5" w:rsidRPr="0060475B" w:rsidRDefault="00970FB5" w:rsidP="007F39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highlight w:val="white"/>
        </w:rPr>
      </w:pPr>
    </w:p>
    <w:p w:rsidR="00970FB5" w:rsidRPr="0060475B" w:rsidRDefault="00970FB5" w:rsidP="007F39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0475B">
        <w:rPr>
          <w:rFonts w:ascii="Times New Roman" w:hAnsi="Times New Roman"/>
          <w:b/>
          <w:bCs/>
          <w:color w:val="000000"/>
          <w:sz w:val="28"/>
          <w:szCs w:val="28"/>
          <w:highlight w:val="white"/>
        </w:rPr>
        <w:t>Оценивание   тестов</w:t>
      </w:r>
    </w:p>
    <w:p w:rsidR="00970FB5" w:rsidRPr="0060475B" w:rsidRDefault="00970FB5" w:rsidP="007F39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475B">
        <w:rPr>
          <w:rFonts w:ascii="Times New Roman" w:hAnsi="Times New Roman"/>
          <w:sz w:val="28"/>
          <w:szCs w:val="28"/>
        </w:rPr>
        <w:t>Максимальное количество баллов за выполнение всей работы – 19 баллов.</w:t>
      </w:r>
    </w:p>
    <w:p w:rsidR="00970FB5" w:rsidRPr="0060475B" w:rsidRDefault="00970FB5" w:rsidP="00F705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highlight w:val="whit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190"/>
        <w:gridCol w:w="3190"/>
        <w:gridCol w:w="3191"/>
      </w:tblGrid>
      <w:tr w:rsidR="00970FB5" w:rsidRPr="00BF5BBD" w:rsidTr="00BF5BBD">
        <w:tc>
          <w:tcPr>
            <w:tcW w:w="3190" w:type="dxa"/>
          </w:tcPr>
          <w:p w:rsidR="00970FB5" w:rsidRPr="00BF5BBD" w:rsidRDefault="00970FB5" w:rsidP="00BF5B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highlight w:val="white"/>
              </w:rPr>
            </w:pPr>
            <w:r w:rsidRPr="00BF5BBD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highlight w:val="white"/>
              </w:rPr>
              <w:t>количество баллов</w:t>
            </w:r>
          </w:p>
        </w:tc>
        <w:tc>
          <w:tcPr>
            <w:tcW w:w="3190" w:type="dxa"/>
          </w:tcPr>
          <w:p w:rsidR="00970FB5" w:rsidRPr="00BF5BBD" w:rsidRDefault="00970FB5" w:rsidP="00BF5B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highlight w:val="white"/>
              </w:rPr>
            </w:pPr>
            <w:r w:rsidRPr="00BF5BBD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highlight w:val="white"/>
              </w:rPr>
              <w:t>отметка</w:t>
            </w:r>
          </w:p>
        </w:tc>
        <w:tc>
          <w:tcPr>
            <w:tcW w:w="3191" w:type="dxa"/>
          </w:tcPr>
          <w:p w:rsidR="00970FB5" w:rsidRPr="00BF5BBD" w:rsidRDefault="00970FB5" w:rsidP="00BF5B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highlight w:val="white"/>
              </w:rPr>
            </w:pPr>
            <w:r w:rsidRPr="00BF5BBD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highlight w:val="white"/>
              </w:rPr>
              <w:t>уровень</w:t>
            </w:r>
          </w:p>
        </w:tc>
      </w:tr>
      <w:tr w:rsidR="00970FB5" w:rsidRPr="00BF5BBD" w:rsidTr="00BF5BBD">
        <w:tc>
          <w:tcPr>
            <w:tcW w:w="3190" w:type="dxa"/>
          </w:tcPr>
          <w:p w:rsidR="00970FB5" w:rsidRPr="00BF5BBD" w:rsidRDefault="00970FB5" w:rsidP="00BF5B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highlight w:val="white"/>
              </w:rPr>
            </w:pPr>
            <w:r w:rsidRPr="00BF5BBD">
              <w:rPr>
                <w:rFonts w:ascii="Times New Roman" w:hAnsi="Times New Roman"/>
                <w:color w:val="000000"/>
                <w:sz w:val="28"/>
                <w:szCs w:val="28"/>
                <w:highlight w:val="white"/>
              </w:rPr>
              <w:t>19</w:t>
            </w:r>
          </w:p>
        </w:tc>
        <w:tc>
          <w:tcPr>
            <w:tcW w:w="3190" w:type="dxa"/>
          </w:tcPr>
          <w:p w:rsidR="00970FB5" w:rsidRPr="00BF5BBD" w:rsidRDefault="00970FB5" w:rsidP="00BF5B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highlight w:val="white"/>
              </w:rPr>
            </w:pPr>
            <w:r w:rsidRPr="00BF5BBD">
              <w:rPr>
                <w:rFonts w:ascii="Times New Roman" w:hAnsi="Times New Roman"/>
                <w:color w:val="000000"/>
                <w:sz w:val="28"/>
                <w:szCs w:val="28"/>
                <w:highlight w:val="white"/>
              </w:rPr>
              <w:t>«5»</w:t>
            </w:r>
          </w:p>
        </w:tc>
        <w:tc>
          <w:tcPr>
            <w:tcW w:w="3191" w:type="dxa"/>
          </w:tcPr>
          <w:p w:rsidR="00970FB5" w:rsidRPr="00BF5BBD" w:rsidRDefault="00970FB5" w:rsidP="00BF5B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highlight w:val="white"/>
              </w:rPr>
            </w:pPr>
            <w:r w:rsidRPr="00BF5BBD">
              <w:rPr>
                <w:rFonts w:ascii="Times New Roman" w:hAnsi="Times New Roman"/>
                <w:color w:val="000000"/>
                <w:sz w:val="28"/>
                <w:szCs w:val="28"/>
                <w:highlight w:val="white"/>
              </w:rPr>
              <w:t xml:space="preserve">        повышенный </w:t>
            </w:r>
          </w:p>
        </w:tc>
      </w:tr>
      <w:tr w:rsidR="00970FB5" w:rsidRPr="00BF5BBD" w:rsidTr="00BF5BBD">
        <w:tc>
          <w:tcPr>
            <w:tcW w:w="3190" w:type="dxa"/>
          </w:tcPr>
          <w:p w:rsidR="00970FB5" w:rsidRPr="00BF5BBD" w:rsidRDefault="00970FB5" w:rsidP="00BF5B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highlight w:val="white"/>
              </w:rPr>
            </w:pPr>
            <w:r w:rsidRPr="00BF5BBD">
              <w:rPr>
                <w:rFonts w:ascii="Times New Roman" w:hAnsi="Times New Roman"/>
                <w:color w:val="000000"/>
                <w:sz w:val="28"/>
                <w:szCs w:val="28"/>
                <w:highlight w:val="white"/>
              </w:rPr>
              <w:t>15 -18</w:t>
            </w:r>
          </w:p>
        </w:tc>
        <w:tc>
          <w:tcPr>
            <w:tcW w:w="3190" w:type="dxa"/>
          </w:tcPr>
          <w:p w:rsidR="00970FB5" w:rsidRPr="00BF5BBD" w:rsidRDefault="00970FB5" w:rsidP="00BF5B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highlight w:val="white"/>
              </w:rPr>
            </w:pPr>
            <w:r w:rsidRPr="00BF5BBD">
              <w:rPr>
                <w:rFonts w:ascii="Times New Roman" w:hAnsi="Times New Roman"/>
                <w:color w:val="000000"/>
                <w:sz w:val="28"/>
                <w:szCs w:val="28"/>
                <w:highlight w:val="white"/>
              </w:rPr>
              <w:t>«4»</w:t>
            </w:r>
          </w:p>
        </w:tc>
        <w:tc>
          <w:tcPr>
            <w:tcW w:w="3191" w:type="dxa"/>
          </w:tcPr>
          <w:p w:rsidR="00970FB5" w:rsidRPr="00BF5BBD" w:rsidRDefault="00970FB5" w:rsidP="00BF5B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highlight w:val="white"/>
              </w:rPr>
            </w:pPr>
            <w:r w:rsidRPr="00BF5BBD">
              <w:rPr>
                <w:rFonts w:ascii="Times New Roman" w:hAnsi="Times New Roman"/>
                <w:bCs/>
                <w:color w:val="000000"/>
                <w:sz w:val="28"/>
                <w:szCs w:val="28"/>
                <w:highlight w:val="white"/>
              </w:rPr>
              <w:t>базовый</w:t>
            </w:r>
          </w:p>
        </w:tc>
      </w:tr>
      <w:tr w:rsidR="00970FB5" w:rsidRPr="00BF5BBD" w:rsidTr="00BF5BBD">
        <w:tc>
          <w:tcPr>
            <w:tcW w:w="3190" w:type="dxa"/>
          </w:tcPr>
          <w:p w:rsidR="00970FB5" w:rsidRPr="00BF5BBD" w:rsidRDefault="00970FB5" w:rsidP="00BF5B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highlight w:val="white"/>
              </w:rPr>
            </w:pPr>
            <w:r w:rsidRPr="00BF5BBD">
              <w:rPr>
                <w:rFonts w:ascii="Times New Roman" w:hAnsi="Times New Roman"/>
                <w:color w:val="000000"/>
                <w:sz w:val="28"/>
                <w:szCs w:val="28"/>
                <w:highlight w:val="white"/>
              </w:rPr>
              <w:t>10-14</w:t>
            </w:r>
          </w:p>
        </w:tc>
        <w:tc>
          <w:tcPr>
            <w:tcW w:w="3190" w:type="dxa"/>
          </w:tcPr>
          <w:p w:rsidR="00970FB5" w:rsidRPr="00BF5BBD" w:rsidRDefault="00970FB5" w:rsidP="00BF5B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highlight w:val="white"/>
              </w:rPr>
            </w:pPr>
            <w:r w:rsidRPr="00BF5BBD">
              <w:rPr>
                <w:rFonts w:ascii="Times New Roman" w:hAnsi="Times New Roman"/>
                <w:color w:val="000000"/>
                <w:sz w:val="28"/>
                <w:szCs w:val="28"/>
                <w:highlight w:val="white"/>
              </w:rPr>
              <w:t>«3»</w:t>
            </w:r>
          </w:p>
        </w:tc>
        <w:tc>
          <w:tcPr>
            <w:tcW w:w="3191" w:type="dxa"/>
          </w:tcPr>
          <w:p w:rsidR="00970FB5" w:rsidRPr="00BF5BBD" w:rsidRDefault="00970FB5" w:rsidP="00BF5B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highlight w:val="white"/>
              </w:rPr>
            </w:pPr>
            <w:r w:rsidRPr="00BF5BBD">
              <w:rPr>
                <w:rFonts w:ascii="Times New Roman" w:hAnsi="Times New Roman"/>
                <w:bCs/>
                <w:color w:val="000000"/>
                <w:sz w:val="28"/>
                <w:szCs w:val="28"/>
                <w:highlight w:val="white"/>
              </w:rPr>
              <w:t>базовый</w:t>
            </w:r>
          </w:p>
        </w:tc>
      </w:tr>
      <w:tr w:rsidR="00970FB5" w:rsidRPr="00BF5BBD" w:rsidTr="00BF5BBD">
        <w:tc>
          <w:tcPr>
            <w:tcW w:w="3190" w:type="dxa"/>
          </w:tcPr>
          <w:p w:rsidR="00970FB5" w:rsidRPr="00BF5BBD" w:rsidRDefault="00970FB5" w:rsidP="00BF5B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highlight w:val="white"/>
              </w:rPr>
            </w:pPr>
            <w:r w:rsidRPr="00BF5BBD">
              <w:rPr>
                <w:rFonts w:ascii="Times New Roman" w:hAnsi="Times New Roman"/>
                <w:color w:val="000000"/>
                <w:sz w:val="28"/>
                <w:szCs w:val="28"/>
                <w:highlight w:val="white"/>
              </w:rPr>
              <w:t>ниже 10</w:t>
            </w:r>
          </w:p>
        </w:tc>
        <w:tc>
          <w:tcPr>
            <w:tcW w:w="3190" w:type="dxa"/>
          </w:tcPr>
          <w:p w:rsidR="00970FB5" w:rsidRPr="00BF5BBD" w:rsidRDefault="00970FB5" w:rsidP="00BF5B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highlight w:val="white"/>
              </w:rPr>
            </w:pPr>
            <w:r w:rsidRPr="00BF5BBD">
              <w:rPr>
                <w:rFonts w:ascii="Times New Roman" w:hAnsi="Times New Roman"/>
                <w:color w:val="000000"/>
                <w:sz w:val="28"/>
                <w:szCs w:val="28"/>
                <w:highlight w:val="white"/>
              </w:rPr>
              <w:t>«2»</w:t>
            </w:r>
          </w:p>
        </w:tc>
        <w:tc>
          <w:tcPr>
            <w:tcW w:w="3191" w:type="dxa"/>
          </w:tcPr>
          <w:p w:rsidR="00970FB5" w:rsidRPr="00BF5BBD" w:rsidRDefault="00970FB5" w:rsidP="00BF5B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highlight w:val="white"/>
              </w:rPr>
            </w:pPr>
            <w:r w:rsidRPr="00BF5BBD">
              <w:rPr>
                <w:rFonts w:ascii="Times New Roman" w:hAnsi="Times New Roman"/>
                <w:bCs/>
                <w:color w:val="000000"/>
                <w:sz w:val="28"/>
                <w:szCs w:val="28"/>
                <w:highlight w:val="white"/>
              </w:rPr>
              <w:t>не достиг базового</w:t>
            </w:r>
          </w:p>
        </w:tc>
      </w:tr>
    </w:tbl>
    <w:p w:rsidR="00970FB5" w:rsidRPr="0060475B" w:rsidRDefault="00970FB5" w:rsidP="004515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</w:p>
    <w:p w:rsidR="00970FB5" w:rsidRPr="0060475B" w:rsidRDefault="00970FB5" w:rsidP="00F70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  <w:r w:rsidRPr="0060475B">
        <w:rPr>
          <w:rFonts w:ascii="Times New Roman" w:hAnsi="Times New Roman"/>
          <w:color w:val="000000"/>
          <w:sz w:val="28"/>
          <w:szCs w:val="28"/>
          <w:highlight w:val="white"/>
        </w:rPr>
        <w:t>Исправления, сделанные ребёнком, ошибкой не считаются.</w:t>
      </w:r>
    </w:p>
    <w:p w:rsidR="00970FB5" w:rsidRPr="0060475B" w:rsidRDefault="00970FB5" w:rsidP="004515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60475B">
        <w:rPr>
          <w:rFonts w:ascii="Times New Roman" w:hAnsi="Times New Roman"/>
          <w:b/>
          <w:bCs/>
          <w:sz w:val="28"/>
          <w:szCs w:val="28"/>
        </w:rPr>
        <w:t>Рекомендации по оцениванию:</w:t>
      </w:r>
    </w:p>
    <w:p w:rsidR="00970FB5" w:rsidRPr="0060475B" w:rsidRDefault="00970FB5" w:rsidP="0045158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60475B">
        <w:rPr>
          <w:rFonts w:ascii="Times New Roman" w:hAnsi="Times New Roman"/>
          <w:sz w:val="28"/>
          <w:szCs w:val="28"/>
        </w:rPr>
        <w:t>Задания, оцениваемые в 1 балл: № 1 – 6</w:t>
      </w:r>
    </w:p>
    <w:p w:rsidR="00970FB5" w:rsidRPr="0060475B" w:rsidRDefault="00970FB5" w:rsidP="0045158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60475B">
        <w:rPr>
          <w:rFonts w:ascii="Times New Roman" w:hAnsi="Times New Roman"/>
          <w:sz w:val="28"/>
          <w:szCs w:val="28"/>
        </w:rPr>
        <w:t>Задания, оцениваемые в 2  балла: № 7 - 11.</w:t>
      </w:r>
    </w:p>
    <w:p w:rsidR="00970FB5" w:rsidRPr="0060475B" w:rsidRDefault="00970FB5" w:rsidP="0045158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60475B">
        <w:rPr>
          <w:rFonts w:ascii="Times New Roman" w:hAnsi="Times New Roman"/>
          <w:sz w:val="28"/>
          <w:szCs w:val="28"/>
        </w:rPr>
        <w:t>Задание, оцениваемое в 3  балла: № 12.</w:t>
      </w:r>
    </w:p>
    <w:p w:rsidR="00970FB5" w:rsidRPr="0060475B" w:rsidRDefault="00970FB5" w:rsidP="0045158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60475B">
        <w:rPr>
          <w:rFonts w:ascii="Times New Roman" w:hAnsi="Times New Roman"/>
          <w:sz w:val="28"/>
          <w:szCs w:val="28"/>
        </w:rPr>
        <w:t>Ученик получает 15-18 баллов - его подготовка соответствует требованиям стандарта.</w:t>
      </w:r>
    </w:p>
    <w:p w:rsidR="00970FB5" w:rsidRPr="0060475B" w:rsidRDefault="00970FB5" w:rsidP="0045158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60475B">
        <w:rPr>
          <w:rFonts w:ascii="Times New Roman" w:hAnsi="Times New Roman"/>
          <w:sz w:val="28"/>
          <w:szCs w:val="28"/>
        </w:rPr>
        <w:t>При получении 19 баллов  учащийся демонстрирует способность выполнять задания повышенного уровня сложности.</w:t>
      </w:r>
    </w:p>
    <w:p w:rsidR="00970FB5" w:rsidRPr="0060475B" w:rsidRDefault="00970FB5" w:rsidP="004515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475B">
        <w:rPr>
          <w:rFonts w:ascii="Times New Roman" w:hAnsi="Times New Roman"/>
          <w:sz w:val="28"/>
          <w:szCs w:val="28"/>
        </w:rPr>
        <w:t>Если ученик получает за выполнение всей работы 10 баллов и менее, то он имеет недостаточную предметную подготовку по литературному чтению.</w:t>
      </w:r>
    </w:p>
    <w:p w:rsidR="00970FB5" w:rsidRPr="0060475B" w:rsidRDefault="00970FB5" w:rsidP="0045158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70FB5" w:rsidRPr="0060475B" w:rsidRDefault="00970FB5" w:rsidP="0045158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70FB5" w:rsidRPr="0060475B" w:rsidRDefault="00970FB5" w:rsidP="00A224A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highlight w:val="white"/>
        </w:rPr>
      </w:pPr>
      <w:r w:rsidRPr="0060475B">
        <w:rPr>
          <w:rFonts w:ascii="Times New Roman" w:hAnsi="Times New Roman"/>
          <w:color w:val="000000"/>
          <w:sz w:val="28"/>
          <w:szCs w:val="28"/>
          <w:highlight w:val="white"/>
        </w:rPr>
        <w:t>Особенностью проведения тестовых работ является полная самостоятельность учащихся. Учитель не должен помогать учащимся выполнять тестовые задания. Если учитель видит, что ученик затрудняется в выполнении какого-либо задания, нужно предложить ему перейти к следующему заданию.</w:t>
      </w:r>
    </w:p>
    <w:p w:rsidR="00970FB5" w:rsidRPr="0060475B" w:rsidRDefault="00970FB5" w:rsidP="00F705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</w:p>
    <w:p w:rsidR="00970FB5" w:rsidRPr="0060475B" w:rsidRDefault="00970FB5" w:rsidP="00F705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</w:p>
    <w:p w:rsidR="00970FB5" w:rsidRPr="0060475B" w:rsidRDefault="00970FB5">
      <w:pPr>
        <w:rPr>
          <w:rFonts w:ascii="Times New Roman" w:hAnsi="Times New Roman"/>
          <w:b/>
          <w:bCs/>
          <w:color w:val="000000"/>
          <w:sz w:val="28"/>
          <w:szCs w:val="28"/>
          <w:highlight w:val="white"/>
        </w:rPr>
      </w:pPr>
      <w:r w:rsidRPr="0060475B">
        <w:rPr>
          <w:rFonts w:ascii="Times New Roman" w:hAnsi="Times New Roman"/>
          <w:b/>
          <w:bCs/>
          <w:color w:val="000000"/>
          <w:sz w:val="28"/>
          <w:szCs w:val="28"/>
          <w:highlight w:val="white"/>
        </w:rPr>
        <w:br w:type="page"/>
      </w:r>
    </w:p>
    <w:p w:rsidR="00970FB5" w:rsidRPr="0060475B" w:rsidRDefault="00970FB5" w:rsidP="00F705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highlight w:val="white"/>
        </w:rPr>
      </w:pPr>
      <w:r w:rsidRPr="0060475B">
        <w:rPr>
          <w:rFonts w:ascii="Times New Roman" w:hAnsi="Times New Roman"/>
          <w:b/>
          <w:bCs/>
          <w:color w:val="000000"/>
          <w:sz w:val="28"/>
          <w:szCs w:val="28"/>
          <w:highlight w:val="white"/>
        </w:rPr>
        <w:t>КАК    ВЫПОЛНЯТЬ    ТЕСТ</w:t>
      </w:r>
    </w:p>
    <w:p w:rsidR="00970FB5" w:rsidRPr="00837CF8" w:rsidRDefault="00970FB5" w:rsidP="00F705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highlight w:val="white"/>
        </w:rPr>
      </w:pPr>
    </w:p>
    <w:p w:rsidR="00970FB5" w:rsidRPr="0060475B" w:rsidRDefault="00970FB5" w:rsidP="00F705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highlight w:val="white"/>
        </w:rPr>
      </w:pPr>
      <w:r w:rsidRPr="0060475B">
        <w:rPr>
          <w:rFonts w:ascii="Times New Roman" w:hAnsi="Times New Roman"/>
          <w:color w:val="000000"/>
          <w:sz w:val="28"/>
          <w:szCs w:val="28"/>
          <w:highlight w:val="white"/>
        </w:rPr>
        <w:t>(Инструкция  для  учащихся по   выполнению   тестовой   работы)</w:t>
      </w:r>
    </w:p>
    <w:p w:rsidR="00970FB5" w:rsidRPr="0060475B" w:rsidRDefault="00970FB5" w:rsidP="00F705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highlight w:val="white"/>
        </w:rPr>
      </w:pPr>
    </w:p>
    <w:p w:rsidR="00970FB5" w:rsidRPr="0060475B" w:rsidRDefault="00970FB5" w:rsidP="00F70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  <w:r w:rsidRPr="0060475B">
        <w:rPr>
          <w:rFonts w:ascii="Times New Roman" w:hAnsi="Times New Roman"/>
          <w:color w:val="000000"/>
          <w:sz w:val="28"/>
          <w:szCs w:val="28"/>
          <w:highlight w:val="white"/>
        </w:rPr>
        <w:t xml:space="preserve">Перед тобой задания по литературному чтению. </w:t>
      </w:r>
    </w:p>
    <w:p w:rsidR="00970FB5" w:rsidRPr="0060475B" w:rsidRDefault="00970FB5" w:rsidP="00F7057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hAnsi="Times New Roman"/>
          <w:sz w:val="28"/>
          <w:szCs w:val="28"/>
          <w:highlight w:val="white"/>
        </w:rPr>
      </w:pPr>
      <w:r w:rsidRPr="0060475B">
        <w:rPr>
          <w:rFonts w:ascii="Times New Roman" w:hAnsi="Times New Roman"/>
          <w:color w:val="000000"/>
          <w:sz w:val="28"/>
          <w:szCs w:val="28"/>
          <w:highlight w:val="white"/>
        </w:rPr>
        <w:t>Для работы тебе нужно иметь ручку и лист для черновых записей.</w:t>
      </w:r>
    </w:p>
    <w:p w:rsidR="00970FB5" w:rsidRPr="0060475B" w:rsidRDefault="00970FB5" w:rsidP="00F7057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hAnsi="Times New Roman"/>
          <w:sz w:val="28"/>
          <w:szCs w:val="28"/>
          <w:highlight w:val="white"/>
        </w:rPr>
      </w:pPr>
      <w:r w:rsidRPr="0060475B">
        <w:rPr>
          <w:rFonts w:ascii="Times New Roman" w:hAnsi="Times New Roman"/>
          <w:color w:val="000000"/>
          <w:sz w:val="28"/>
          <w:szCs w:val="28"/>
          <w:highlight w:val="white"/>
        </w:rPr>
        <w:t>Внимательно читай каждое задание и ответы к нему.</w:t>
      </w:r>
    </w:p>
    <w:p w:rsidR="00970FB5" w:rsidRPr="0060475B" w:rsidRDefault="00970FB5" w:rsidP="00F7057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hAnsi="Times New Roman"/>
          <w:sz w:val="28"/>
          <w:szCs w:val="28"/>
          <w:highlight w:val="white"/>
        </w:rPr>
      </w:pPr>
      <w:r w:rsidRPr="0060475B">
        <w:rPr>
          <w:rFonts w:ascii="Times New Roman" w:hAnsi="Times New Roman"/>
          <w:color w:val="000000"/>
          <w:sz w:val="28"/>
          <w:szCs w:val="28"/>
          <w:highlight w:val="white"/>
        </w:rPr>
        <w:t>Выбери правильный ответ. Пожалуйста, обрати внимание на то, что правильный ответ только один. Поэтому ты можешь выбрать только один вариант ответа. Если ты отметишь два ответа, задание будет считаться невыполненным.</w:t>
      </w:r>
    </w:p>
    <w:p w:rsidR="00970FB5" w:rsidRPr="0060475B" w:rsidRDefault="00970FB5" w:rsidP="00F7057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hAnsi="Times New Roman"/>
          <w:sz w:val="28"/>
          <w:szCs w:val="28"/>
          <w:highlight w:val="white"/>
        </w:rPr>
      </w:pPr>
      <w:r w:rsidRPr="0060475B">
        <w:rPr>
          <w:rFonts w:ascii="Times New Roman" w:hAnsi="Times New Roman"/>
          <w:color w:val="000000"/>
          <w:sz w:val="28"/>
          <w:szCs w:val="28"/>
          <w:highlight w:val="white"/>
        </w:rPr>
        <w:t>Номер правильного ответа в заданиях 1—6 зачеркни, в заданиях 7—11 нужно записать ответ в прямоугольник, в задании 12 требуется сформулировать и записать полный ответ, состоящий из двух-трёх предложений.</w:t>
      </w:r>
    </w:p>
    <w:p w:rsidR="00970FB5" w:rsidRPr="0060475B" w:rsidRDefault="00970FB5" w:rsidP="00F7057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hAnsi="Times New Roman"/>
          <w:sz w:val="28"/>
          <w:szCs w:val="28"/>
          <w:highlight w:val="white"/>
        </w:rPr>
      </w:pPr>
      <w:r w:rsidRPr="0060475B">
        <w:rPr>
          <w:rFonts w:ascii="Times New Roman" w:hAnsi="Times New Roman"/>
          <w:color w:val="000000"/>
          <w:sz w:val="28"/>
          <w:szCs w:val="28"/>
          <w:highlight w:val="white"/>
        </w:rPr>
        <w:t>Если ошибся, то зачеркни ошибку и выбери другой ответ.</w:t>
      </w:r>
    </w:p>
    <w:p w:rsidR="00970FB5" w:rsidRPr="0060475B" w:rsidRDefault="00970FB5" w:rsidP="00F7057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hAnsi="Times New Roman"/>
          <w:sz w:val="28"/>
          <w:szCs w:val="28"/>
          <w:highlight w:val="white"/>
        </w:rPr>
      </w:pPr>
      <w:r w:rsidRPr="0060475B">
        <w:rPr>
          <w:rFonts w:ascii="Times New Roman" w:hAnsi="Times New Roman"/>
          <w:color w:val="000000"/>
          <w:sz w:val="28"/>
          <w:szCs w:val="28"/>
          <w:highlight w:val="white"/>
        </w:rPr>
        <w:t>Не надо долго размышлять над заданием. Если не удаётся его выполнить за две или три минуты, то переходи к следующему заданию. Если останется время, ты сможешь вернуться к заданию, вызвавшему затруднение.</w:t>
      </w:r>
    </w:p>
    <w:p w:rsidR="00970FB5" w:rsidRPr="0060475B" w:rsidRDefault="00970FB5" w:rsidP="00F7057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hAnsi="Times New Roman"/>
          <w:sz w:val="28"/>
          <w:szCs w:val="28"/>
          <w:highlight w:val="white"/>
        </w:rPr>
      </w:pPr>
      <w:r w:rsidRPr="0060475B">
        <w:rPr>
          <w:rFonts w:ascii="Times New Roman" w:hAnsi="Times New Roman"/>
          <w:color w:val="000000"/>
          <w:sz w:val="28"/>
          <w:szCs w:val="28"/>
          <w:highlight w:val="white"/>
        </w:rPr>
        <w:t>Когда выполнишь все задания теста, проверь работу.</w:t>
      </w:r>
    </w:p>
    <w:p w:rsidR="00970FB5" w:rsidRPr="0060475B" w:rsidRDefault="00970FB5" w:rsidP="00F7057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  <w:r w:rsidRPr="0060475B">
        <w:rPr>
          <w:rFonts w:ascii="Times New Roman" w:hAnsi="Times New Roman"/>
          <w:color w:val="000000"/>
          <w:sz w:val="28"/>
          <w:szCs w:val="28"/>
          <w:highlight w:val="white"/>
        </w:rPr>
        <w:t>Запомни! Зачёркивать номера ответов нужно только ручкой.</w:t>
      </w:r>
    </w:p>
    <w:p w:rsidR="00970FB5" w:rsidRPr="0060475B" w:rsidRDefault="00970FB5" w:rsidP="00F7057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  <w:r w:rsidRPr="0060475B">
        <w:rPr>
          <w:rFonts w:ascii="Times New Roman" w:hAnsi="Times New Roman"/>
          <w:color w:val="000000"/>
          <w:sz w:val="28"/>
          <w:szCs w:val="28"/>
          <w:highlight w:val="white"/>
        </w:rPr>
        <w:t>Пользуйся черновиком.</w:t>
      </w:r>
    </w:p>
    <w:p w:rsidR="00970FB5" w:rsidRPr="0060475B" w:rsidRDefault="00970FB5" w:rsidP="00F70574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970FB5" w:rsidRPr="0060475B" w:rsidRDefault="00970FB5" w:rsidP="00F705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</w:p>
    <w:p w:rsidR="00970FB5" w:rsidRPr="0060475B" w:rsidRDefault="00970FB5" w:rsidP="00812F77">
      <w:pPr>
        <w:rPr>
          <w:rFonts w:ascii="Times New Roman" w:hAnsi="Times New Roman"/>
          <w:color w:val="000000"/>
          <w:sz w:val="28"/>
          <w:szCs w:val="28"/>
        </w:rPr>
      </w:pPr>
    </w:p>
    <w:p w:rsidR="00970FB5" w:rsidRPr="0060475B" w:rsidRDefault="00970FB5" w:rsidP="00812F77">
      <w:pPr>
        <w:rPr>
          <w:rFonts w:ascii="Times New Roman" w:hAnsi="Times New Roman"/>
          <w:color w:val="000000"/>
          <w:sz w:val="28"/>
          <w:szCs w:val="28"/>
        </w:rPr>
      </w:pPr>
    </w:p>
    <w:p w:rsidR="00970FB5" w:rsidRPr="0060475B" w:rsidRDefault="00970FB5" w:rsidP="00812F77">
      <w:pPr>
        <w:rPr>
          <w:rFonts w:ascii="Times New Roman" w:hAnsi="Times New Roman"/>
          <w:color w:val="000000"/>
          <w:sz w:val="28"/>
          <w:szCs w:val="28"/>
        </w:rPr>
      </w:pPr>
    </w:p>
    <w:p w:rsidR="00970FB5" w:rsidRPr="0060475B" w:rsidRDefault="00970FB5" w:rsidP="00812F77">
      <w:pPr>
        <w:rPr>
          <w:rFonts w:ascii="Times New Roman" w:hAnsi="Times New Roman"/>
          <w:color w:val="000000"/>
          <w:sz w:val="28"/>
          <w:szCs w:val="28"/>
        </w:rPr>
      </w:pPr>
    </w:p>
    <w:p w:rsidR="00970FB5" w:rsidRPr="0060475B" w:rsidRDefault="00970FB5" w:rsidP="00812F77">
      <w:pPr>
        <w:rPr>
          <w:rFonts w:ascii="Times New Roman" w:hAnsi="Times New Roman"/>
          <w:color w:val="000000"/>
          <w:sz w:val="28"/>
          <w:szCs w:val="28"/>
        </w:rPr>
      </w:pPr>
    </w:p>
    <w:p w:rsidR="00970FB5" w:rsidRPr="0060475B" w:rsidRDefault="00970FB5" w:rsidP="00812F77">
      <w:pPr>
        <w:rPr>
          <w:rFonts w:ascii="Times New Roman" w:hAnsi="Times New Roman"/>
          <w:color w:val="000000"/>
          <w:sz w:val="28"/>
          <w:szCs w:val="28"/>
        </w:rPr>
      </w:pPr>
    </w:p>
    <w:p w:rsidR="00970FB5" w:rsidRDefault="00970FB5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br w:type="page"/>
      </w:r>
    </w:p>
    <w:p w:rsidR="00970FB5" w:rsidRPr="00EB27B7" w:rsidRDefault="00970FB5" w:rsidP="00EB27B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П</w:t>
      </w:r>
      <w:r w:rsidRPr="00EB27B7">
        <w:rPr>
          <w:rFonts w:ascii="Times New Roman" w:hAnsi="Times New Roman"/>
          <w:b/>
          <w:color w:val="000000"/>
          <w:sz w:val="28"/>
          <w:szCs w:val="28"/>
        </w:rPr>
        <w:t>ромежуточная аттестация</w:t>
      </w:r>
    </w:p>
    <w:p w:rsidR="00970FB5" w:rsidRPr="00EB27B7" w:rsidRDefault="00970FB5" w:rsidP="00EB27B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B27B7">
        <w:rPr>
          <w:rFonts w:ascii="Times New Roman" w:hAnsi="Times New Roman"/>
          <w:b/>
          <w:sz w:val="28"/>
          <w:szCs w:val="28"/>
        </w:rPr>
        <w:t>по «Литературно</w:t>
      </w:r>
      <w:r>
        <w:rPr>
          <w:rFonts w:ascii="Times New Roman" w:hAnsi="Times New Roman"/>
          <w:b/>
          <w:sz w:val="28"/>
          <w:szCs w:val="28"/>
        </w:rPr>
        <w:t>му</w:t>
      </w:r>
      <w:r w:rsidRPr="00EB27B7">
        <w:rPr>
          <w:rFonts w:ascii="Times New Roman" w:hAnsi="Times New Roman"/>
          <w:b/>
          <w:sz w:val="28"/>
          <w:szCs w:val="28"/>
        </w:rPr>
        <w:t xml:space="preserve"> чтени</w:t>
      </w:r>
      <w:r>
        <w:rPr>
          <w:rFonts w:ascii="Times New Roman" w:hAnsi="Times New Roman"/>
          <w:b/>
          <w:sz w:val="28"/>
          <w:szCs w:val="28"/>
        </w:rPr>
        <w:t>ю</w:t>
      </w:r>
      <w:r w:rsidRPr="00EB27B7">
        <w:rPr>
          <w:rFonts w:ascii="Times New Roman" w:hAnsi="Times New Roman"/>
          <w:b/>
          <w:sz w:val="28"/>
          <w:szCs w:val="28"/>
        </w:rPr>
        <w:t xml:space="preserve"> на родном языке»</w:t>
      </w:r>
    </w:p>
    <w:p w:rsidR="00970FB5" w:rsidRPr="00EB27B7" w:rsidRDefault="00970FB5" w:rsidP="00EB27B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EB27B7">
        <w:rPr>
          <w:rFonts w:ascii="Times New Roman" w:hAnsi="Times New Roman"/>
          <w:b/>
          <w:color w:val="000000"/>
          <w:sz w:val="28"/>
          <w:szCs w:val="28"/>
        </w:rPr>
        <w:t>за курс 2 класса</w:t>
      </w:r>
    </w:p>
    <w:p w:rsidR="00970FB5" w:rsidRPr="00EB27B7" w:rsidRDefault="00970FB5" w:rsidP="00EB27B7">
      <w:pPr>
        <w:pStyle w:val="NormalWeb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  <w:sz w:val="27"/>
          <w:szCs w:val="27"/>
          <w:u w:val="single"/>
        </w:rPr>
      </w:pPr>
      <w:r w:rsidRPr="00E176E3">
        <w:rPr>
          <w:b/>
          <w:bCs/>
          <w:color w:val="000000"/>
        </w:rPr>
        <w:t>Фамилия, имя учащегося</w:t>
      </w:r>
      <w:r w:rsidRPr="00E176E3">
        <w:rPr>
          <w:b/>
          <w:bCs/>
          <w:color w:val="000000"/>
          <w:sz w:val="27"/>
          <w:szCs w:val="27"/>
        </w:rPr>
        <w:t xml:space="preserve"> </w:t>
      </w:r>
      <w:r w:rsidRPr="00EB27B7">
        <w:rPr>
          <w:b/>
          <w:bCs/>
          <w:color w:val="000000"/>
          <w:sz w:val="27"/>
          <w:szCs w:val="27"/>
          <w:u w:val="single"/>
        </w:rPr>
        <w:t>________________________________________           __</w:t>
      </w:r>
    </w:p>
    <w:p w:rsidR="00970FB5" w:rsidRDefault="00970FB5" w:rsidP="00EB27B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70FB5" w:rsidRPr="00EB27B7" w:rsidRDefault="00970FB5" w:rsidP="00EB27B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EB27B7">
        <w:rPr>
          <w:rFonts w:ascii="Times New Roman" w:hAnsi="Times New Roman"/>
          <w:b/>
          <w:color w:val="000000"/>
          <w:sz w:val="28"/>
          <w:szCs w:val="28"/>
        </w:rPr>
        <w:t xml:space="preserve">1 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– </w:t>
      </w:r>
      <w:r w:rsidRPr="00EB27B7">
        <w:rPr>
          <w:rFonts w:ascii="Times New Roman" w:hAnsi="Times New Roman"/>
          <w:b/>
          <w:color w:val="000000"/>
          <w:sz w:val="28"/>
          <w:szCs w:val="28"/>
        </w:rPr>
        <w:t>вариант</w:t>
      </w:r>
      <w:r>
        <w:rPr>
          <w:rFonts w:ascii="Times New Roman" w:hAnsi="Times New Roman"/>
          <w:b/>
          <w:color w:val="000000"/>
          <w:sz w:val="28"/>
          <w:szCs w:val="28"/>
        </w:rPr>
        <w:t>.</w:t>
      </w:r>
    </w:p>
    <w:p w:rsidR="00970FB5" w:rsidRPr="0060475B" w:rsidRDefault="00970FB5" w:rsidP="00A224A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70FB5" w:rsidRPr="00EB27B7" w:rsidRDefault="00970FB5" w:rsidP="00A224A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8"/>
          <w:szCs w:val="28"/>
          <w:u w:val="single"/>
        </w:rPr>
      </w:pPr>
      <w:r w:rsidRPr="00EB27B7">
        <w:rPr>
          <w:rFonts w:ascii="Times New Roman" w:hAnsi="Times New Roman"/>
          <w:i/>
          <w:color w:val="000000"/>
          <w:sz w:val="28"/>
          <w:szCs w:val="28"/>
          <w:u w:val="single"/>
        </w:rPr>
        <w:t>Прочитай   текст.</w:t>
      </w:r>
    </w:p>
    <w:p w:rsidR="00970FB5" w:rsidRPr="0060475B" w:rsidRDefault="00970FB5" w:rsidP="00A224A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0475B">
        <w:rPr>
          <w:rFonts w:ascii="Times New Roman" w:hAnsi="Times New Roman"/>
          <w:b/>
          <w:color w:val="000000"/>
          <w:sz w:val="28"/>
          <w:szCs w:val="28"/>
        </w:rPr>
        <w:t>Что сказали медузы.</w:t>
      </w:r>
    </w:p>
    <w:p w:rsidR="00970FB5" w:rsidRPr="0060475B" w:rsidRDefault="00970FB5" w:rsidP="00A224A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60475B">
        <w:rPr>
          <w:rFonts w:ascii="Times New Roman" w:hAnsi="Times New Roman"/>
          <w:color w:val="000000"/>
          <w:sz w:val="28"/>
          <w:szCs w:val="28"/>
        </w:rPr>
        <w:t>Под вечер море заговорило по-другому. Его грозный голос первыми услышали ме</w:t>
      </w:r>
      <w:r w:rsidRPr="0060475B">
        <w:rPr>
          <w:rFonts w:ascii="Times New Roman" w:hAnsi="Times New Roman"/>
          <w:color w:val="000000"/>
          <w:sz w:val="28"/>
          <w:szCs w:val="28"/>
        </w:rPr>
        <w:softHyphen/>
        <w:t>дузы. Совсем недавно они плавали у бере</w:t>
      </w:r>
      <w:r w:rsidRPr="0060475B">
        <w:rPr>
          <w:rFonts w:ascii="Times New Roman" w:hAnsi="Times New Roman"/>
          <w:color w:val="000000"/>
          <w:sz w:val="28"/>
          <w:szCs w:val="28"/>
        </w:rPr>
        <w:softHyphen/>
        <w:t>га, как прозрачные абажуры</w:t>
      </w:r>
      <w:r w:rsidRPr="0060475B">
        <w:rPr>
          <w:rFonts w:ascii="Times New Roman" w:hAnsi="Times New Roman"/>
          <w:color w:val="000000"/>
          <w:sz w:val="28"/>
          <w:szCs w:val="28"/>
          <w:vertAlign w:val="superscript"/>
        </w:rPr>
        <w:t>1</w:t>
      </w:r>
      <w:r w:rsidRPr="0060475B">
        <w:rPr>
          <w:rFonts w:ascii="Times New Roman" w:hAnsi="Times New Roman"/>
          <w:color w:val="000000"/>
          <w:sz w:val="28"/>
          <w:szCs w:val="28"/>
        </w:rPr>
        <w:t xml:space="preserve"> с шелковой бахромой.   И  вдруг  их  не  стало.</w:t>
      </w:r>
    </w:p>
    <w:p w:rsidR="00970FB5" w:rsidRPr="0060475B" w:rsidRDefault="00970FB5" w:rsidP="00A224A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60475B">
        <w:rPr>
          <w:rFonts w:ascii="Times New Roman" w:hAnsi="Times New Roman"/>
          <w:color w:val="000000"/>
          <w:sz w:val="28"/>
          <w:szCs w:val="28"/>
        </w:rPr>
        <w:t>— Будет шторм, — сказал мне Сергей Дорофеевич. — Медузы уплыли от берега, пошли  на дно.</w:t>
      </w:r>
    </w:p>
    <w:p w:rsidR="00970FB5" w:rsidRPr="0060475B" w:rsidRDefault="00970FB5" w:rsidP="00A224A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475B">
        <w:rPr>
          <w:rFonts w:ascii="Times New Roman" w:hAnsi="Times New Roman"/>
          <w:color w:val="000000"/>
          <w:sz w:val="28"/>
          <w:szCs w:val="28"/>
        </w:rPr>
        <w:t>И верно, через полчаса наш радист Коля Бойцов, приняв сигнал радиозонда, подтвердил  слова  Сергея  Дорофеевича.</w:t>
      </w:r>
    </w:p>
    <w:p w:rsidR="00970FB5" w:rsidRPr="0060475B" w:rsidRDefault="00970FB5" w:rsidP="00A224A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475B">
        <w:rPr>
          <w:rFonts w:ascii="Times New Roman" w:hAnsi="Times New Roman"/>
          <w:color w:val="000000"/>
          <w:sz w:val="28"/>
          <w:szCs w:val="28"/>
        </w:rPr>
        <w:t>С метеостанции</w:t>
      </w:r>
      <w:r w:rsidRPr="0060475B">
        <w:rPr>
          <w:rFonts w:ascii="Times New Roman" w:hAnsi="Times New Roman"/>
          <w:color w:val="000000"/>
          <w:sz w:val="28"/>
          <w:szCs w:val="28"/>
          <w:vertAlign w:val="superscript"/>
        </w:rPr>
        <w:t>2</w:t>
      </w:r>
      <w:r w:rsidRPr="0060475B">
        <w:rPr>
          <w:rFonts w:ascii="Times New Roman" w:hAnsi="Times New Roman"/>
          <w:color w:val="000000"/>
          <w:sz w:val="28"/>
          <w:szCs w:val="28"/>
        </w:rPr>
        <w:t xml:space="preserve"> передали всем судам: «Надвигается  шторм!  Будьте  осторожны!»</w:t>
      </w:r>
    </w:p>
    <w:p w:rsidR="00970FB5" w:rsidRPr="0060475B" w:rsidRDefault="00970FB5" w:rsidP="00A224A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475B">
        <w:rPr>
          <w:rFonts w:ascii="Times New Roman" w:hAnsi="Times New Roman"/>
          <w:color w:val="000000"/>
          <w:sz w:val="28"/>
          <w:szCs w:val="28"/>
        </w:rPr>
        <w:t>На каждой такой станции есть осо</w:t>
      </w:r>
      <w:r w:rsidRPr="0060475B">
        <w:rPr>
          <w:rFonts w:ascii="Times New Roman" w:hAnsi="Times New Roman"/>
          <w:color w:val="000000"/>
          <w:sz w:val="28"/>
          <w:szCs w:val="28"/>
        </w:rPr>
        <w:softHyphen/>
        <w:t>бое устройство. Называется оно радиозонд. Радиозонд похож на надутый газом резино</w:t>
      </w:r>
      <w:r w:rsidRPr="0060475B">
        <w:rPr>
          <w:rFonts w:ascii="Times New Roman" w:hAnsi="Times New Roman"/>
          <w:color w:val="000000"/>
          <w:sz w:val="28"/>
          <w:szCs w:val="28"/>
        </w:rPr>
        <w:softHyphen/>
        <w:t>вый шар. К шару привязан прибор с радио</w:t>
      </w:r>
      <w:r w:rsidRPr="0060475B">
        <w:rPr>
          <w:rFonts w:ascii="Times New Roman" w:hAnsi="Times New Roman"/>
          <w:color w:val="000000"/>
          <w:sz w:val="28"/>
          <w:szCs w:val="28"/>
        </w:rPr>
        <w:softHyphen/>
        <w:t>передатчиком.</w:t>
      </w:r>
    </w:p>
    <w:p w:rsidR="00970FB5" w:rsidRPr="0060475B" w:rsidRDefault="00970FB5" w:rsidP="00A224A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0475B">
        <w:rPr>
          <w:rFonts w:ascii="Times New Roman" w:hAnsi="Times New Roman"/>
          <w:color w:val="000000"/>
          <w:sz w:val="28"/>
          <w:szCs w:val="28"/>
        </w:rPr>
        <w:t xml:space="preserve">Как только море подаёт сердитый голос, прибор начинает посылать сигналы. Их принимают   метеостанции.   И   тогда   кораблиспешат   укрыться   в   гавани   или   уходят   в </w:t>
      </w:r>
      <w:r w:rsidRPr="0060475B">
        <w:rPr>
          <w:rFonts w:ascii="Times New Roman" w:hAnsi="Times New Roman"/>
          <w:bCs/>
          <w:color w:val="000000"/>
          <w:sz w:val="28"/>
          <w:szCs w:val="28"/>
        </w:rPr>
        <w:t>открытое море.</w:t>
      </w:r>
    </w:p>
    <w:p w:rsidR="00970FB5" w:rsidRPr="0060475B" w:rsidRDefault="00970FB5" w:rsidP="00A224A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0475B">
        <w:rPr>
          <w:rFonts w:ascii="Times New Roman" w:hAnsi="Times New Roman"/>
          <w:color w:val="000000"/>
          <w:sz w:val="28"/>
          <w:szCs w:val="28"/>
        </w:rPr>
        <w:t>Медузы уходят раньше. У каждой из них есть собственный «радиозонд». Они слышат удары штормовых волн и торопят</w:t>
      </w:r>
      <w:r w:rsidRPr="0060475B">
        <w:rPr>
          <w:rFonts w:ascii="Times New Roman" w:hAnsi="Times New Roman"/>
          <w:color w:val="000000"/>
          <w:sz w:val="28"/>
          <w:szCs w:val="28"/>
        </w:rPr>
        <w:softHyphen/>
        <w:t xml:space="preserve">ся </w:t>
      </w:r>
      <w:r w:rsidRPr="0060475B">
        <w:rPr>
          <w:rFonts w:ascii="Times New Roman" w:hAnsi="Times New Roman"/>
          <w:bCs/>
          <w:color w:val="000000"/>
          <w:sz w:val="28"/>
          <w:szCs w:val="28"/>
        </w:rPr>
        <w:t xml:space="preserve">на дно </w:t>
      </w:r>
      <w:r w:rsidRPr="0060475B">
        <w:rPr>
          <w:rFonts w:ascii="Times New Roman" w:hAnsi="Times New Roman"/>
          <w:color w:val="000000"/>
          <w:sz w:val="28"/>
          <w:szCs w:val="28"/>
        </w:rPr>
        <w:t xml:space="preserve">моря, </w:t>
      </w:r>
      <w:r w:rsidRPr="0060475B">
        <w:rPr>
          <w:rFonts w:ascii="Times New Roman" w:hAnsi="Times New Roman"/>
          <w:bCs/>
          <w:color w:val="000000"/>
          <w:sz w:val="28"/>
          <w:szCs w:val="28"/>
        </w:rPr>
        <w:t xml:space="preserve">чтобы их не выбросило на </w:t>
      </w:r>
      <w:r w:rsidRPr="0060475B">
        <w:rPr>
          <w:rFonts w:ascii="Times New Roman" w:hAnsi="Times New Roman"/>
          <w:color w:val="000000"/>
          <w:sz w:val="28"/>
          <w:szCs w:val="28"/>
        </w:rPr>
        <w:t>берег  и  не  разбило  о  скалы.</w:t>
      </w:r>
    </w:p>
    <w:p w:rsidR="00970FB5" w:rsidRPr="0060475B" w:rsidRDefault="00970FB5" w:rsidP="00A224A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0475B">
        <w:rPr>
          <w:rFonts w:ascii="Times New Roman" w:hAnsi="Times New Roman"/>
          <w:color w:val="000000"/>
          <w:sz w:val="28"/>
          <w:szCs w:val="28"/>
        </w:rPr>
        <w:t>Вот они-то и подсказали учёному, что скоро  нагрянет  шторм.</w:t>
      </w:r>
    </w:p>
    <w:p w:rsidR="00970FB5" w:rsidRPr="0060475B" w:rsidRDefault="00970FB5" w:rsidP="00A224A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70FB5" w:rsidRPr="0060475B" w:rsidRDefault="00970FB5" w:rsidP="00A224A1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60475B">
        <w:rPr>
          <w:rFonts w:ascii="Times New Roman" w:hAnsi="Times New Roman"/>
          <w:color w:val="000000"/>
          <w:sz w:val="28"/>
          <w:szCs w:val="28"/>
        </w:rPr>
        <w:t>Ю.   Качаев.   Что  сказали  медузы</w:t>
      </w:r>
    </w:p>
    <w:p w:rsidR="00970FB5" w:rsidRPr="0060475B" w:rsidRDefault="00970FB5" w:rsidP="00A224A1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 w:rsidRPr="0060475B">
        <w:rPr>
          <w:rFonts w:ascii="Times New Roman" w:hAnsi="Times New Roman"/>
          <w:color w:val="000000"/>
          <w:sz w:val="28"/>
          <w:szCs w:val="28"/>
        </w:rPr>
        <w:t>(159  слов)</w:t>
      </w:r>
    </w:p>
    <w:p w:rsidR="00970FB5" w:rsidRPr="0060475B" w:rsidRDefault="00970FB5" w:rsidP="00A224A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475B">
        <w:rPr>
          <w:rFonts w:ascii="Times New Roman" w:hAnsi="Times New Roman"/>
          <w:color w:val="000000"/>
          <w:sz w:val="28"/>
          <w:szCs w:val="28"/>
        </w:rPr>
        <w:t>_____________</w:t>
      </w:r>
    </w:p>
    <w:p w:rsidR="00970FB5" w:rsidRPr="0060475B" w:rsidRDefault="00970FB5" w:rsidP="00A224A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475B">
        <w:rPr>
          <w:rFonts w:ascii="Times New Roman" w:hAnsi="Times New Roman"/>
          <w:color w:val="000000"/>
          <w:sz w:val="28"/>
          <w:szCs w:val="28"/>
          <w:vertAlign w:val="superscript"/>
        </w:rPr>
        <w:t>1</w:t>
      </w:r>
      <w:r w:rsidRPr="0060475B">
        <w:rPr>
          <w:rFonts w:ascii="Times New Roman" w:hAnsi="Times New Roman"/>
          <w:color w:val="000000"/>
          <w:sz w:val="28"/>
          <w:szCs w:val="28"/>
        </w:rPr>
        <w:t>Абажур — часть светильника, обычно в виде колпака, предназначенная для отражения света и защиты глаз от его воздействия.</w:t>
      </w:r>
    </w:p>
    <w:p w:rsidR="00970FB5" w:rsidRPr="0060475B" w:rsidRDefault="00970FB5" w:rsidP="00A224A1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0475B">
        <w:rPr>
          <w:rFonts w:ascii="Times New Roman" w:hAnsi="Times New Roman"/>
          <w:color w:val="000000"/>
          <w:sz w:val="28"/>
          <w:szCs w:val="28"/>
          <w:vertAlign w:val="superscript"/>
        </w:rPr>
        <w:t>2</w:t>
      </w:r>
      <w:r w:rsidRPr="0060475B">
        <w:rPr>
          <w:rFonts w:ascii="Times New Roman" w:hAnsi="Times New Roman"/>
          <w:color w:val="000000"/>
          <w:sz w:val="28"/>
          <w:szCs w:val="28"/>
        </w:rPr>
        <w:t>Метеостанция — метеорологическая станция — учреждение, которое проводит регулярные наблюдения за состоянием атмосферы.</w:t>
      </w:r>
    </w:p>
    <w:p w:rsidR="00970FB5" w:rsidRDefault="00970FB5">
      <w:pPr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60475B">
        <w:rPr>
          <w:rFonts w:ascii="Times New Roman" w:hAnsi="Times New Roman"/>
          <w:b/>
          <w:bCs/>
          <w:color w:val="000000"/>
          <w:sz w:val="28"/>
          <w:szCs w:val="28"/>
        </w:rPr>
        <w:br w:type="page"/>
      </w:r>
    </w:p>
    <w:p w:rsidR="00970FB5" w:rsidRDefault="00970FB5" w:rsidP="00A224A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60475B">
        <w:rPr>
          <w:rFonts w:ascii="Times New Roman" w:hAnsi="Times New Roman"/>
          <w:b/>
          <w:bCs/>
          <w:color w:val="000000"/>
          <w:sz w:val="28"/>
          <w:szCs w:val="28"/>
        </w:rPr>
        <w:t>Часть   1</w:t>
      </w:r>
    </w:p>
    <w:p w:rsidR="00970FB5" w:rsidRPr="0060475B" w:rsidRDefault="00970FB5" w:rsidP="00EB27B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970FB5" w:rsidRPr="0060475B" w:rsidRDefault="00970FB5" w:rsidP="00A224A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70FB5" w:rsidRPr="0060475B" w:rsidRDefault="00970FB5" w:rsidP="00A224A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0475B">
        <w:rPr>
          <w:rFonts w:ascii="Times New Roman" w:hAnsi="Times New Roman"/>
          <w:color w:val="000000"/>
          <w:sz w:val="28"/>
          <w:szCs w:val="28"/>
        </w:rPr>
        <w:t xml:space="preserve">При выполнении заданий этой </w:t>
      </w:r>
      <w:r w:rsidRPr="0060475B">
        <w:rPr>
          <w:rFonts w:ascii="Times New Roman" w:hAnsi="Times New Roman"/>
          <w:bCs/>
          <w:color w:val="000000"/>
          <w:sz w:val="28"/>
          <w:szCs w:val="28"/>
        </w:rPr>
        <w:t xml:space="preserve">части </w:t>
      </w:r>
      <w:r w:rsidRPr="0060475B">
        <w:rPr>
          <w:rFonts w:ascii="Times New Roman" w:hAnsi="Times New Roman"/>
          <w:color w:val="000000"/>
          <w:sz w:val="28"/>
          <w:szCs w:val="28"/>
        </w:rPr>
        <w:t>зачеркни(х) номер, который соответствует  выбранному тобой  ответу.</w:t>
      </w:r>
    </w:p>
    <w:p w:rsidR="00970FB5" w:rsidRPr="0060475B" w:rsidRDefault="00970FB5" w:rsidP="00A224A1">
      <w:p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70FB5" w:rsidRPr="0060475B" w:rsidRDefault="00970FB5" w:rsidP="00A224A1">
      <w:p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475B">
        <w:rPr>
          <w:rFonts w:ascii="Times New Roman" w:hAnsi="Times New Roman"/>
          <w:b/>
          <w:color w:val="000000"/>
          <w:sz w:val="28"/>
          <w:szCs w:val="28"/>
        </w:rPr>
        <w:t>1</w:t>
      </w:r>
      <w:r w:rsidRPr="0060475B">
        <w:rPr>
          <w:rFonts w:ascii="Times New Roman" w:hAnsi="Times New Roman"/>
          <w:color w:val="000000"/>
          <w:sz w:val="28"/>
          <w:szCs w:val="28"/>
        </w:rPr>
        <w:t>.    Определи   жанр   произведения.</w:t>
      </w:r>
    </w:p>
    <w:p w:rsidR="00970FB5" w:rsidRPr="0060475B" w:rsidRDefault="00970FB5" w:rsidP="00A224A1">
      <w:pPr>
        <w:shd w:val="clear" w:color="auto" w:fill="FFFFFF"/>
        <w:tabs>
          <w:tab w:val="left" w:pos="0"/>
          <w:tab w:val="left" w:pos="142"/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</w:rPr>
        <w:pict>
          <v:roundrect id="Скругленный прямоугольник 1" o:spid="_x0000_s1026" style="position:absolute;left:0;text-align:left;margin-left:11.55pt;margin-top:3.4pt;width:12.9pt;height:10.2pt;z-index:2516408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" strokecolor="#f79646" strokeweight="2pt"/>
        </w:pict>
      </w:r>
      <w:r w:rsidRPr="0060475B">
        <w:rPr>
          <w:rFonts w:ascii="Times New Roman" w:hAnsi="Times New Roman"/>
          <w:color w:val="000000"/>
          <w:sz w:val="28"/>
          <w:szCs w:val="28"/>
        </w:rPr>
        <w:t>1)    стихотворение</w:t>
      </w:r>
    </w:p>
    <w:p w:rsidR="00970FB5" w:rsidRPr="0060475B" w:rsidRDefault="00970FB5" w:rsidP="00A224A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</w:rPr>
        <w:pict>
          <v:roundrect id="Скругленный прямоугольник 2" o:spid="_x0000_s1027" style="position:absolute;left:0;text-align:left;margin-left:11.55pt;margin-top:3.85pt;width:12.9pt;height:10.15pt;z-index:2516398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" strokecolor="#f79646" strokeweight="2pt"/>
        </w:pict>
      </w:r>
      <w:r w:rsidRPr="0060475B">
        <w:rPr>
          <w:rFonts w:ascii="Times New Roman" w:hAnsi="Times New Roman"/>
          <w:color w:val="000000"/>
          <w:sz w:val="28"/>
          <w:szCs w:val="28"/>
        </w:rPr>
        <w:t xml:space="preserve">2)    </w:t>
      </w:r>
      <w:r w:rsidRPr="0060475B">
        <w:rPr>
          <w:rFonts w:ascii="Times New Roman" w:hAnsi="Times New Roman"/>
          <w:bCs/>
          <w:color w:val="000000"/>
          <w:sz w:val="28"/>
          <w:szCs w:val="28"/>
        </w:rPr>
        <w:t>рассказ</w:t>
      </w:r>
    </w:p>
    <w:p w:rsidR="00970FB5" w:rsidRPr="0060475B" w:rsidRDefault="00970FB5" w:rsidP="00A224A1">
      <w:p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noProof/>
        </w:rPr>
        <w:pict>
          <v:roundrect id="Скругленный прямоугольник 3" o:spid="_x0000_s1028" style="position:absolute;left:0;text-align:left;margin-left:11.55pt;margin-top:3.05pt;width:12.9pt;height:10.15pt;z-index:2516418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" strokecolor="#f79646" strokeweight="2pt"/>
        </w:pict>
      </w:r>
      <w:r w:rsidRPr="0060475B">
        <w:rPr>
          <w:rFonts w:ascii="Times New Roman" w:hAnsi="Times New Roman"/>
          <w:bCs/>
          <w:color w:val="000000"/>
          <w:sz w:val="28"/>
          <w:szCs w:val="28"/>
        </w:rPr>
        <w:t>3)    былина</w:t>
      </w:r>
    </w:p>
    <w:p w:rsidR="00970FB5" w:rsidRPr="0060475B" w:rsidRDefault="00970FB5" w:rsidP="00A224A1">
      <w:p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70FB5" w:rsidRPr="0060475B" w:rsidRDefault="00970FB5" w:rsidP="00A224A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475B">
        <w:rPr>
          <w:rFonts w:ascii="Times New Roman" w:hAnsi="Times New Roman"/>
          <w:b/>
          <w:color w:val="000000"/>
          <w:sz w:val="28"/>
          <w:szCs w:val="28"/>
        </w:rPr>
        <w:t>2</w:t>
      </w:r>
      <w:r w:rsidRPr="0060475B">
        <w:rPr>
          <w:rFonts w:ascii="Times New Roman" w:hAnsi="Times New Roman"/>
          <w:color w:val="000000"/>
          <w:sz w:val="28"/>
          <w:szCs w:val="28"/>
        </w:rPr>
        <w:t xml:space="preserve">.    Где   происходят   события,   </w:t>
      </w:r>
      <w:r w:rsidRPr="0060475B">
        <w:rPr>
          <w:rFonts w:ascii="Times New Roman" w:hAnsi="Times New Roman"/>
          <w:bCs/>
          <w:color w:val="000000"/>
          <w:sz w:val="28"/>
          <w:szCs w:val="28"/>
        </w:rPr>
        <w:t xml:space="preserve">описанные   </w:t>
      </w:r>
      <w:r w:rsidRPr="0060475B">
        <w:rPr>
          <w:rFonts w:ascii="Times New Roman" w:hAnsi="Times New Roman"/>
          <w:color w:val="000000"/>
          <w:sz w:val="28"/>
          <w:szCs w:val="28"/>
        </w:rPr>
        <w:t>в тесте?</w:t>
      </w:r>
    </w:p>
    <w:p w:rsidR="00970FB5" w:rsidRPr="0060475B" w:rsidRDefault="00970FB5" w:rsidP="00A224A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</w:rPr>
        <w:pict>
          <v:roundrect id="Скругленный прямоугольник 4" o:spid="_x0000_s1029" style="position:absolute;left:0;text-align:left;margin-left:11.55pt;margin-top:3.65pt;width:12.9pt;height:10.2pt;z-index:25164288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" strokecolor="#f79646" strokeweight="2pt"/>
        </w:pict>
      </w:r>
      <w:r w:rsidRPr="0060475B">
        <w:rPr>
          <w:rFonts w:ascii="Times New Roman" w:hAnsi="Times New Roman"/>
          <w:bCs/>
          <w:color w:val="000000"/>
          <w:sz w:val="28"/>
          <w:szCs w:val="28"/>
        </w:rPr>
        <w:t>1</w:t>
      </w:r>
      <w:r w:rsidRPr="0060475B">
        <w:rPr>
          <w:rFonts w:ascii="Times New Roman" w:hAnsi="Times New Roman"/>
          <w:bCs/>
          <w:sz w:val="28"/>
          <w:szCs w:val="28"/>
        </w:rPr>
        <w:t xml:space="preserve">)     </w:t>
      </w:r>
      <w:r w:rsidRPr="0060475B">
        <w:rPr>
          <w:rFonts w:ascii="Times New Roman" w:hAnsi="Times New Roman"/>
          <w:sz w:val="28"/>
          <w:szCs w:val="28"/>
        </w:rPr>
        <w:t>на озере</w:t>
      </w:r>
    </w:p>
    <w:p w:rsidR="00970FB5" w:rsidRPr="0060475B" w:rsidRDefault="00970FB5" w:rsidP="00A224A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</w:rPr>
        <w:pict>
          <v:roundrect id="Скругленный прямоугольник 5" o:spid="_x0000_s1030" style="position:absolute;left:0;text-align:left;margin-left:11.55pt;margin-top:3.2pt;width:12.9pt;height:10.2pt;z-index:25164390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" strokecolor="#f79646" strokeweight="2pt"/>
        </w:pict>
      </w:r>
      <w:r w:rsidRPr="0060475B">
        <w:rPr>
          <w:rFonts w:ascii="Times New Roman" w:hAnsi="Times New Roman"/>
          <w:bCs/>
          <w:sz w:val="28"/>
          <w:szCs w:val="28"/>
        </w:rPr>
        <w:t xml:space="preserve">2)     </w:t>
      </w:r>
      <w:r w:rsidRPr="0060475B">
        <w:rPr>
          <w:rFonts w:ascii="Times New Roman" w:hAnsi="Times New Roman"/>
          <w:sz w:val="28"/>
          <w:szCs w:val="28"/>
        </w:rPr>
        <w:t>в  океане</w:t>
      </w:r>
    </w:p>
    <w:p w:rsidR="00970FB5" w:rsidRPr="0060475B" w:rsidRDefault="00970FB5" w:rsidP="00A224A1">
      <w:p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noProof/>
        </w:rPr>
        <w:pict>
          <v:roundrect id="Скругленный прямоугольник 6" o:spid="_x0000_s1031" style="position:absolute;left:0;text-align:left;margin-left:11.55pt;margin-top:2.3pt;width:12.9pt;height:10.15pt;z-index:2516449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" strokecolor="#f79646" strokeweight="2pt"/>
        </w:pict>
      </w:r>
      <w:r w:rsidRPr="0060475B">
        <w:rPr>
          <w:rFonts w:ascii="Times New Roman" w:hAnsi="Times New Roman"/>
          <w:sz w:val="28"/>
          <w:szCs w:val="28"/>
        </w:rPr>
        <w:t>3)</w:t>
      </w:r>
      <w:r w:rsidRPr="0060475B">
        <w:rPr>
          <w:rFonts w:ascii="Times New Roman" w:hAnsi="Times New Roman"/>
          <w:color w:val="000000"/>
          <w:sz w:val="28"/>
          <w:szCs w:val="28"/>
        </w:rPr>
        <w:t>в  море</w:t>
      </w:r>
    </w:p>
    <w:p w:rsidR="00970FB5" w:rsidRPr="0060475B" w:rsidRDefault="00970FB5" w:rsidP="00A224A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70FB5" w:rsidRPr="0060475B" w:rsidRDefault="00970FB5" w:rsidP="00A224A1">
      <w:p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475B">
        <w:rPr>
          <w:rFonts w:ascii="Times New Roman" w:hAnsi="Times New Roman"/>
          <w:b/>
          <w:color w:val="000000"/>
          <w:sz w:val="28"/>
          <w:szCs w:val="28"/>
        </w:rPr>
        <w:t>3</w:t>
      </w:r>
      <w:r w:rsidRPr="0060475B">
        <w:rPr>
          <w:rFonts w:ascii="Times New Roman" w:hAnsi="Times New Roman"/>
          <w:color w:val="000000"/>
          <w:sz w:val="28"/>
          <w:szCs w:val="28"/>
        </w:rPr>
        <w:t xml:space="preserve">.  В какое время </w:t>
      </w:r>
      <w:r w:rsidRPr="0060475B">
        <w:rPr>
          <w:rFonts w:ascii="Times New Roman" w:hAnsi="Times New Roman"/>
          <w:bCs/>
          <w:color w:val="000000"/>
          <w:sz w:val="28"/>
          <w:szCs w:val="28"/>
        </w:rPr>
        <w:t xml:space="preserve">суток </w:t>
      </w:r>
      <w:r w:rsidRPr="0060475B">
        <w:rPr>
          <w:rFonts w:ascii="Times New Roman" w:hAnsi="Times New Roman"/>
          <w:color w:val="000000"/>
          <w:sz w:val="28"/>
          <w:szCs w:val="28"/>
        </w:rPr>
        <w:t xml:space="preserve">происходили </w:t>
      </w:r>
      <w:r w:rsidRPr="0060475B">
        <w:rPr>
          <w:rFonts w:ascii="Times New Roman" w:hAnsi="Times New Roman"/>
          <w:bCs/>
          <w:color w:val="000000"/>
          <w:sz w:val="28"/>
          <w:szCs w:val="28"/>
        </w:rPr>
        <w:t xml:space="preserve">описанные </w:t>
      </w:r>
      <w:r w:rsidRPr="0060475B">
        <w:rPr>
          <w:rFonts w:ascii="Times New Roman" w:hAnsi="Times New Roman"/>
          <w:color w:val="000000"/>
          <w:sz w:val="28"/>
          <w:szCs w:val="28"/>
        </w:rPr>
        <w:t>в произведении события?</w:t>
      </w:r>
    </w:p>
    <w:p w:rsidR="00970FB5" w:rsidRPr="0060475B" w:rsidRDefault="00970FB5" w:rsidP="00A224A1">
      <w:p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noProof/>
        </w:rPr>
        <w:pict>
          <v:roundrect id="Скругленный прямоугольник 7" o:spid="_x0000_s1032" style="position:absolute;left:0;text-align:left;margin-left:11.55pt;margin-top:3.55pt;width:12.9pt;height:10.15pt;z-index:2516459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" strokecolor="#f79646" strokeweight="2pt"/>
        </w:pict>
      </w:r>
      <w:r w:rsidRPr="0060475B">
        <w:rPr>
          <w:rFonts w:ascii="Times New Roman" w:hAnsi="Times New Roman"/>
          <w:bCs/>
          <w:color w:val="000000"/>
          <w:sz w:val="28"/>
          <w:szCs w:val="28"/>
        </w:rPr>
        <w:t xml:space="preserve">1)     утром   </w:t>
      </w:r>
    </w:p>
    <w:p w:rsidR="00970FB5" w:rsidRPr="0060475B" w:rsidRDefault="00970FB5" w:rsidP="00A224A1">
      <w:p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</w:rPr>
        <w:pict>
          <v:roundrect id="Скругленный прямоугольник 8" o:spid="_x0000_s1033" style="position:absolute;left:0;text-align:left;margin-left:11.55pt;margin-top:3.55pt;width:12.9pt;height:10.15pt;z-index:2516469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" strokecolor="#f79646" strokeweight="2pt"/>
        </w:pict>
      </w:r>
      <w:r w:rsidRPr="0060475B">
        <w:rPr>
          <w:rFonts w:ascii="Times New Roman" w:hAnsi="Times New Roman"/>
          <w:bCs/>
          <w:color w:val="000000"/>
          <w:sz w:val="28"/>
          <w:szCs w:val="28"/>
        </w:rPr>
        <w:t xml:space="preserve">2)     днём </w:t>
      </w:r>
    </w:p>
    <w:p w:rsidR="00970FB5" w:rsidRPr="0060475B" w:rsidRDefault="00970FB5" w:rsidP="00A224A1">
      <w:pPr>
        <w:shd w:val="clear" w:color="auto" w:fill="FFFFFF"/>
        <w:tabs>
          <w:tab w:val="left" w:pos="142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noProof/>
        </w:rPr>
        <w:pict>
          <v:roundrect id="Скругленный прямоугольник 9" o:spid="_x0000_s1034" style="position:absolute;left:0;text-align:left;margin-left:11.55pt;margin-top:3.2pt;width:12.9pt;height:10.15pt;z-index:2516480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" strokecolor="#f79646" strokeweight="2pt"/>
        </w:pict>
      </w:r>
      <w:r w:rsidRPr="0060475B">
        <w:rPr>
          <w:rFonts w:ascii="Times New Roman" w:hAnsi="Times New Roman"/>
          <w:color w:val="000000"/>
          <w:sz w:val="28"/>
          <w:szCs w:val="28"/>
        </w:rPr>
        <w:t>3)     вечером</w:t>
      </w:r>
    </w:p>
    <w:p w:rsidR="00970FB5" w:rsidRPr="0060475B" w:rsidRDefault="00970FB5" w:rsidP="00A224A1">
      <w:pPr>
        <w:shd w:val="clear" w:color="auto" w:fill="FFFFFF"/>
        <w:tabs>
          <w:tab w:val="left" w:pos="142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70FB5" w:rsidRPr="0060475B" w:rsidRDefault="00970FB5" w:rsidP="00A224A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475B">
        <w:rPr>
          <w:rFonts w:ascii="Times New Roman" w:hAnsi="Times New Roman"/>
          <w:b/>
          <w:bCs/>
          <w:color w:val="000000"/>
          <w:sz w:val="28"/>
          <w:szCs w:val="28"/>
        </w:rPr>
        <w:t>4.</w:t>
      </w:r>
      <w:r w:rsidRPr="0060475B">
        <w:rPr>
          <w:rFonts w:ascii="Times New Roman" w:hAnsi="Times New Roman"/>
          <w:bCs/>
          <w:color w:val="000000"/>
          <w:sz w:val="28"/>
          <w:szCs w:val="28"/>
        </w:rPr>
        <w:t xml:space="preserve">С   </w:t>
      </w:r>
      <w:r w:rsidRPr="0060475B">
        <w:rPr>
          <w:rFonts w:ascii="Times New Roman" w:hAnsi="Times New Roman"/>
          <w:color w:val="000000"/>
          <w:sz w:val="28"/>
          <w:szCs w:val="28"/>
        </w:rPr>
        <w:t>чем   автор   сравнивает   медуз?</w:t>
      </w:r>
    </w:p>
    <w:p w:rsidR="00970FB5" w:rsidRPr="0060475B" w:rsidRDefault="00970FB5" w:rsidP="00A224A1">
      <w:p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</w:rPr>
        <w:pict>
          <v:roundrect id="Скругленный прямоугольник 10" o:spid="_x0000_s1035" style="position:absolute;left:0;text-align:left;margin-left:11.55pt;margin-top:4.25pt;width:12.9pt;height:10.15pt;z-index:25164902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" strokecolor="#f79646" strokeweight="2pt"/>
        </w:pict>
      </w:r>
      <w:r w:rsidRPr="0060475B">
        <w:rPr>
          <w:rFonts w:ascii="Times New Roman" w:hAnsi="Times New Roman"/>
          <w:color w:val="000000"/>
          <w:sz w:val="28"/>
          <w:szCs w:val="28"/>
        </w:rPr>
        <w:t>1)     с   прозрачными   абажурами   с   шёлко</w:t>
      </w:r>
      <w:r w:rsidRPr="0060475B">
        <w:rPr>
          <w:rFonts w:ascii="Times New Roman" w:hAnsi="Times New Roman"/>
          <w:color w:val="000000"/>
          <w:sz w:val="28"/>
          <w:szCs w:val="28"/>
        </w:rPr>
        <w:softHyphen/>
        <w:t>вой бахромой</w:t>
      </w:r>
    </w:p>
    <w:p w:rsidR="00970FB5" w:rsidRPr="0060475B" w:rsidRDefault="00970FB5" w:rsidP="00A224A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</w:rPr>
        <w:pict>
          <v:roundrect id="Скругленный прямоугольник 11" o:spid="_x0000_s1036" style="position:absolute;left:0;text-align:left;margin-left:11.55pt;margin-top:4.15pt;width:12.9pt;height:10.15pt;z-index:25165004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" strokecolor="#f79646" strokeweight="2pt"/>
        </w:pict>
      </w:r>
      <w:r w:rsidRPr="0060475B">
        <w:rPr>
          <w:rFonts w:ascii="Times New Roman" w:hAnsi="Times New Roman"/>
          <w:color w:val="000000"/>
          <w:sz w:val="28"/>
          <w:szCs w:val="28"/>
        </w:rPr>
        <w:t>2)     с надвигающимся  штормом</w:t>
      </w:r>
    </w:p>
    <w:p w:rsidR="00970FB5" w:rsidRPr="0060475B" w:rsidRDefault="00970FB5" w:rsidP="00A224A1">
      <w:pPr>
        <w:shd w:val="clear" w:color="auto" w:fill="FFFFFF"/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noProof/>
        </w:rPr>
        <w:pict>
          <v:roundrect id="Скругленный прямоугольник 12" o:spid="_x0000_s1037" style="position:absolute;left:0;text-align:left;margin-left:11.55pt;margin-top:3.65pt;width:12.9pt;height:10.15pt;z-index:25165107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" strokecolor="#f79646" strokeweight="2pt"/>
        </w:pict>
      </w:r>
      <w:r w:rsidRPr="0060475B">
        <w:rPr>
          <w:rFonts w:ascii="Times New Roman" w:hAnsi="Times New Roman"/>
          <w:color w:val="000000"/>
          <w:sz w:val="28"/>
          <w:szCs w:val="28"/>
        </w:rPr>
        <w:t>3)     с  бурлящим  морем  перед  штормом</w:t>
      </w:r>
    </w:p>
    <w:p w:rsidR="00970FB5" w:rsidRPr="0060475B" w:rsidRDefault="00970FB5" w:rsidP="00A224A1">
      <w:pPr>
        <w:shd w:val="clear" w:color="auto" w:fill="FFFFFF"/>
        <w:tabs>
          <w:tab w:val="left" w:pos="142"/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70FB5" w:rsidRPr="0060475B" w:rsidRDefault="00970FB5" w:rsidP="00A224A1">
      <w:p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475B">
        <w:rPr>
          <w:rFonts w:ascii="Times New Roman" w:hAnsi="Times New Roman"/>
          <w:b/>
          <w:bCs/>
          <w:color w:val="000000"/>
          <w:sz w:val="28"/>
          <w:szCs w:val="28"/>
        </w:rPr>
        <w:t>5.</w:t>
      </w:r>
      <w:r w:rsidRPr="0060475B">
        <w:rPr>
          <w:rFonts w:ascii="Times New Roman" w:hAnsi="Times New Roman"/>
          <w:bCs/>
          <w:color w:val="000000"/>
          <w:sz w:val="28"/>
          <w:szCs w:val="28"/>
        </w:rPr>
        <w:t xml:space="preserve">Как  звали   </w:t>
      </w:r>
      <w:r w:rsidRPr="0060475B">
        <w:rPr>
          <w:rFonts w:ascii="Times New Roman" w:hAnsi="Times New Roman"/>
          <w:color w:val="000000"/>
          <w:sz w:val="28"/>
          <w:szCs w:val="28"/>
        </w:rPr>
        <w:t>радиста?</w:t>
      </w:r>
    </w:p>
    <w:p w:rsidR="00970FB5" w:rsidRPr="0060475B" w:rsidRDefault="00970FB5" w:rsidP="00A224A1">
      <w:p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</w:rPr>
        <w:pict>
          <v:roundrect id="Скругленный прямоугольник 13" o:spid="_x0000_s1038" style="position:absolute;left:0;text-align:left;margin-left:11.55pt;margin-top:2.9pt;width:12.9pt;height:10.15pt;z-index:25165209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" strokecolor="#f79646" strokeweight="2pt"/>
        </w:pict>
      </w:r>
      <w:r w:rsidRPr="0060475B">
        <w:rPr>
          <w:rFonts w:ascii="Times New Roman" w:hAnsi="Times New Roman"/>
          <w:color w:val="000000"/>
          <w:sz w:val="28"/>
          <w:szCs w:val="28"/>
        </w:rPr>
        <w:t>1)    Сергей  Фёдорович</w:t>
      </w:r>
    </w:p>
    <w:p w:rsidR="00970FB5" w:rsidRPr="0060475B" w:rsidRDefault="00970FB5" w:rsidP="00A224A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</w:rPr>
        <w:pict>
          <v:roundrect id="Скругленный прямоугольник 15" o:spid="_x0000_s1039" style="position:absolute;left:0;text-align:left;margin-left:11.55pt;margin-top:3.5pt;width:12.9pt;height:10.15pt;z-index:25165414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" strokecolor="#f79646" strokeweight="2pt"/>
        </w:pict>
      </w:r>
      <w:r w:rsidRPr="0060475B">
        <w:rPr>
          <w:rFonts w:ascii="Times New Roman" w:hAnsi="Times New Roman"/>
          <w:color w:val="000000"/>
          <w:sz w:val="28"/>
          <w:szCs w:val="28"/>
        </w:rPr>
        <w:t>2)    Коля  Бойцов</w:t>
      </w:r>
    </w:p>
    <w:p w:rsidR="00970FB5" w:rsidRPr="0060475B" w:rsidRDefault="00970FB5" w:rsidP="00A224A1">
      <w:p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noProof/>
        </w:rPr>
        <w:pict>
          <v:roundrect id="Скругленный прямоугольник 17" o:spid="_x0000_s1040" style="position:absolute;left:0;text-align:left;margin-left:11.55pt;margin-top:4.55pt;width:12.9pt;height:10.15pt;z-index:25165619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" strokecolor="#f79646" strokeweight="2pt"/>
        </w:pict>
      </w:r>
      <w:r w:rsidRPr="0060475B">
        <w:rPr>
          <w:rFonts w:ascii="Times New Roman" w:hAnsi="Times New Roman"/>
          <w:color w:val="000000"/>
          <w:sz w:val="28"/>
          <w:szCs w:val="28"/>
        </w:rPr>
        <w:t>3)    Юрий Качаев</w:t>
      </w:r>
    </w:p>
    <w:p w:rsidR="00970FB5" w:rsidRPr="0060475B" w:rsidRDefault="00970FB5" w:rsidP="00A224A1">
      <w:pPr>
        <w:shd w:val="clear" w:color="auto" w:fill="FFFFFF"/>
        <w:tabs>
          <w:tab w:val="left" w:pos="142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70FB5" w:rsidRPr="0060475B" w:rsidRDefault="00970FB5" w:rsidP="00A224A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475B">
        <w:rPr>
          <w:rFonts w:ascii="Times New Roman" w:hAnsi="Times New Roman"/>
          <w:b/>
          <w:bCs/>
          <w:color w:val="000000"/>
          <w:sz w:val="28"/>
          <w:szCs w:val="28"/>
        </w:rPr>
        <w:t>6.</w:t>
      </w:r>
      <w:r w:rsidRPr="0060475B">
        <w:rPr>
          <w:rFonts w:ascii="Times New Roman" w:hAnsi="Times New Roman"/>
          <w:color w:val="000000"/>
          <w:sz w:val="28"/>
          <w:szCs w:val="28"/>
        </w:rPr>
        <w:t xml:space="preserve">Через </w:t>
      </w:r>
      <w:r w:rsidRPr="0060475B">
        <w:rPr>
          <w:rFonts w:ascii="Times New Roman" w:hAnsi="Times New Roman"/>
          <w:bCs/>
          <w:color w:val="000000"/>
          <w:sz w:val="28"/>
          <w:szCs w:val="28"/>
        </w:rPr>
        <w:t>сколько времени после ис</w:t>
      </w:r>
      <w:r w:rsidRPr="0060475B">
        <w:rPr>
          <w:rFonts w:ascii="Times New Roman" w:hAnsi="Times New Roman"/>
          <w:bCs/>
          <w:color w:val="000000"/>
          <w:sz w:val="28"/>
          <w:szCs w:val="28"/>
        </w:rPr>
        <w:softHyphen/>
        <w:t xml:space="preserve">чезновения медуз радист сообщил </w:t>
      </w:r>
      <w:r w:rsidRPr="0060475B">
        <w:rPr>
          <w:rFonts w:ascii="Times New Roman" w:hAnsi="Times New Roman"/>
          <w:color w:val="000000"/>
          <w:sz w:val="28"/>
          <w:szCs w:val="28"/>
        </w:rPr>
        <w:t xml:space="preserve">о </w:t>
      </w:r>
      <w:r w:rsidRPr="0060475B">
        <w:rPr>
          <w:rFonts w:ascii="Times New Roman" w:hAnsi="Times New Roman"/>
          <w:bCs/>
          <w:color w:val="000000"/>
          <w:sz w:val="28"/>
          <w:szCs w:val="28"/>
        </w:rPr>
        <w:t>надвигающемся   шторме?</w:t>
      </w:r>
    </w:p>
    <w:p w:rsidR="00970FB5" w:rsidRPr="0060475B" w:rsidRDefault="00970FB5" w:rsidP="00A224A1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</w:rPr>
        <w:pict>
          <v:roundrect id="Скругленный прямоугольник 14" o:spid="_x0000_s1041" style="position:absolute;left:0;text-align:left;margin-left:11.55pt;margin-top:3.45pt;width:12.9pt;height:10.15pt;z-index:25165312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" strokecolor="#f79646" strokeweight="2pt"/>
        </w:pict>
      </w:r>
      <w:r w:rsidRPr="0060475B">
        <w:rPr>
          <w:rFonts w:ascii="Times New Roman" w:hAnsi="Times New Roman"/>
          <w:color w:val="000000"/>
          <w:sz w:val="28"/>
          <w:szCs w:val="28"/>
        </w:rPr>
        <w:t>1)    через  полчаса</w:t>
      </w:r>
    </w:p>
    <w:p w:rsidR="00970FB5" w:rsidRPr="0060475B" w:rsidRDefault="00970FB5" w:rsidP="00A224A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</w:rPr>
        <w:pict>
          <v:roundrect id="Скругленный прямоугольник 16" o:spid="_x0000_s1042" style="position:absolute;left:0;text-align:left;margin-left:11.55pt;margin-top:3.4pt;width:12.9pt;height:10.15pt;z-index:25165516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" strokecolor="#f79646" strokeweight="2pt"/>
        </w:pict>
      </w:r>
      <w:r w:rsidRPr="0060475B">
        <w:rPr>
          <w:rFonts w:ascii="Times New Roman" w:hAnsi="Times New Roman"/>
          <w:color w:val="000000"/>
          <w:sz w:val="28"/>
          <w:szCs w:val="28"/>
        </w:rPr>
        <w:t>2)    через час</w:t>
      </w:r>
    </w:p>
    <w:p w:rsidR="00970FB5" w:rsidRPr="0060475B" w:rsidRDefault="00970FB5" w:rsidP="00A224A1">
      <w:pPr>
        <w:shd w:val="clear" w:color="auto" w:fill="FFFFFF"/>
        <w:tabs>
          <w:tab w:val="left" w:pos="142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noProof/>
        </w:rPr>
        <w:pict>
          <v:roundrect id="Скругленный прямоугольник 18" o:spid="_x0000_s1043" style="position:absolute;left:0;text-align:left;margin-left:11.55pt;margin-top:4pt;width:12.9pt;height:10.15pt;z-index:25165721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" strokecolor="#f79646" strokeweight="2pt"/>
        </w:pict>
      </w:r>
      <w:r w:rsidRPr="0060475B">
        <w:rPr>
          <w:rFonts w:ascii="Times New Roman" w:hAnsi="Times New Roman"/>
          <w:color w:val="000000"/>
          <w:sz w:val="28"/>
          <w:szCs w:val="28"/>
        </w:rPr>
        <w:t>3)    через полдня</w:t>
      </w:r>
    </w:p>
    <w:p w:rsidR="00970FB5" w:rsidRPr="0060475B" w:rsidRDefault="00970FB5" w:rsidP="00A224A1">
      <w:pPr>
        <w:shd w:val="clear" w:color="auto" w:fill="FFFFFF"/>
        <w:tabs>
          <w:tab w:val="left" w:pos="142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70FB5" w:rsidRPr="0060475B" w:rsidRDefault="00970FB5" w:rsidP="00A224A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70FB5" w:rsidRDefault="00970FB5" w:rsidP="00A224A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70FB5" w:rsidRDefault="00970FB5" w:rsidP="00A224A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70FB5" w:rsidRDefault="00970FB5" w:rsidP="00A224A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70FB5" w:rsidRDefault="00970FB5" w:rsidP="00A224A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70FB5" w:rsidRPr="0060475B" w:rsidRDefault="00970FB5" w:rsidP="00A224A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70FB5" w:rsidRPr="0060475B" w:rsidRDefault="00970FB5" w:rsidP="00A224A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70FB5" w:rsidRPr="0060475B" w:rsidRDefault="00970FB5" w:rsidP="00EB27B7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60475B">
        <w:rPr>
          <w:rFonts w:ascii="Times New Roman" w:hAnsi="Times New Roman"/>
          <w:b/>
          <w:bCs/>
          <w:color w:val="000000"/>
          <w:sz w:val="28"/>
          <w:szCs w:val="28"/>
        </w:rPr>
        <w:t>Часть   2</w:t>
      </w:r>
    </w:p>
    <w:p w:rsidR="00970FB5" w:rsidRPr="0060475B" w:rsidRDefault="00970FB5" w:rsidP="00A224A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70FB5" w:rsidRPr="0060475B" w:rsidRDefault="00970FB5" w:rsidP="00A224A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60475B">
        <w:rPr>
          <w:rFonts w:ascii="Times New Roman" w:hAnsi="Times New Roman"/>
          <w:bCs/>
          <w:color w:val="000000"/>
          <w:sz w:val="28"/>
          <w:szCs w:val="28"/>
        </w:rPr>
        <w:t>При    выполнении    заданий   этой    части (7-11) запиши  ответ.</w:t>
      </w:r>
    </w:p>
    <w:p w:rsidR="00970FB5" w:rsidRPr="0060475B" w:rsidRDefault="00970FB5" w:rsidP="00A224A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70FB5" w:rsidRPr="0060475B" w:rsidRDefault="00970FB5" w:rsidP="00A224A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475B">
        <w:rPr>
          <w:rFonts w:ascii="Times New Roman" w:hAnsi="Times New Roman"/>
          <w:b/>
          <w:bCs/>
          <w:color w:val="000000"/>
          <w:sz w:val="28"/>
          <w:szCs w:val="28"/>
        </w:rPr>
        <w:t>7.</w:t>
      </w:r>
      <w:r w:rsidRPr="0060475B">
        <w:rPr>
          <w:rFonts w:ascii="Times New Roman" w:hAnsi="Times New Roman"/>
          <w:color w:val="000000"/>
          <w:sz w:val="28"/>
          <w:szCs w:val="28"/>
        </w:rPr>
        <w:t>Восстанови     последовательность     собы</w:t>
      </w:r>
      <w:r w:rsidRPr="0060475B">
        <w:rPr>
          <w:rFonts w:ascii="Times New Roman" w:hAnsi="Times New Roman"/>
          <w:color w:val="000000"/>
          <w:sz w:val="28"/>
          <w:szCs w:val="28"/>
        </w:rPr>
        <w:softHyphen/>
        <w:t>тий   текста.</w:t>
      </w:r>
    </w:p>
    <w:p w:rsidR="00970FB5" w:rsidRPr="0060475B" w:rsidRDefault="00970FB5" w:rsidP="00A224A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475B">
        <w:rPr>
          <w:rFonts w:ascii="Times New Roman" w:hAnsi="Times New Roman"/>
          <w:color w:val="000000"/>
          <w:sz w:val="28"/>
          <w:szCs w:val="28"/>
        </w:rPr>
        <w:t>A)  Предупреждение  о  шторме     подтвер</w:t>
      </w:r>
      <w:r w:rsidRPr="0060475B">
        <w:rPr>
          <w:rFonts w:ascii="Times New Roman" w:hAnsi="Times New Roman"/>
          <w:color w:val="000000"/>
          <w:sz w:val="28"/>
          <w:szCs w:val="28"/>
        </w:rPr>
        <w:softHyphen/>
        <w:t>дилось.</w:t>
      </w:r>
    </w:p>
    <w:p w:rsidR="00970FB5" w:rsidRPr="0060475B" w:rsidRDefault="00970FB5" w:rsidP="00A224A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475B">
        <w:rPr>
          <w:rFonts w:ascii="Times New Roman" w:hAnsi="Times New Roman"/>
          <w:color w:val="000000"/>
          <w:sz w:val="28"/>
          <w:szCs w:val="28"/>
        </w:rPr>
        <w:t>Б)  Исчезновение  медуз.</w:t>
      </w:r>
    </w:p>
    <w:p w:rsidR="00970FB5" w:rsidRPr="0060475B" w:rsidRDefault="00970FB5" w:rsidP="00A224A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475B">
        <w:rPr>
          <w:rFonts w:ascii="Times New Roman" w:hAnsi="Times New Roman"/>
          <w:color w:val="000000"/>
          <w:sz w:val="28"/>
          <w:szCs w:val="28"/>
        </w:rPr>
        <w:t>B)  Сообщение с  метеостанции.</w:t>
      </w:r>
    </w:p>
    <w:p w:rsidR="00970FB5" w:rsidRPr="0060475B" w:rsidRDefault="00970FB5" w:rsidP="00A224A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475B">
        <w:rPr>
          <w:rFonts w:ascii="Times New Roman" w:hAnsi="Times New Roman"/>
          <w:color w:val="000000"/>
          <w:sz w:val="28"/>
          <w:szCs w:val="28"/>
        </w:rPr>
        <w:t>Г)  Предположение  Сергея  Фёдоровича  о шторме.</w:t>
      </w:r>
    </w:p>
    <w:p w:rsidR="00970FB5" w:rsidRPr="0060475B" w:rsidRDefault="00970FB5" w:rsidP="00A224A1">
      <w:pPr>
        <w:jc w:val="both"/>
        <w:rPr>
          <w:rFonts w:ascii="Times New Roman" w:hAnsi="Times New Roman"/>
          <w:color w:val="000000"/>
          <w:sz w:val="28"/>
          <w:szCs w:val="28"/>
        </w:rPr>
      </w:pPr>
      <w:r w:rsidRPr="0060475B">
        <w:rPr>
          <w:rFonts w:ascii="Times New Roman" w:hAnsi="Times New Roman"/>
          <w:color w:val="000000"/>
          <w:sz w:val="28"/>
          <w:szCs w:val="28"/>
        </w:rPr>
        <w:t>Ответ:___________________________________________________________________</w:t>
      </w:r>
      <w:r>
        <w:rPr>
          <w:rFonts w:ascii="Times New Roman" w:hAnsi="Times New Roman"/>
          <w:color w:val="000000"/>
          <w:sz w:val="28"/>
          <w:szCs w:val="28"/>
        </w:rPr>
        <w:t>___________________________________________________________</w:t>
      </w:r>
      <w:r w:rsidRPr="0060475B">
        <w:rPr>
          <w:rFonts w:ascii="Times New Roman" w:hAnsi="Times New Roman"/>
          <w:color w:val="000000"/>
          <w:sz w:val="28"/>
          <w:szCs w:val="28"/>
        </w:rPr>
        <w:t>_</w:t>
      </w:r>
    </w:p>
    <w:p w:rsidR="00970FB5" w:rsidRPr="0060475B" w:rsidRDefault="00970FB5" w:rsidP="00A224A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475B">
        <w:rPr>
          <w:rFonts w:ascii="Times New Roman" w:hAnsi="Times New Roman"/>
          <w:b/>
          <w:color w:val="000000"/>
          <w:sz w:val="28"/>
          <w:szCs w:val="28"/>
        </w:rPr>
        <w:t>8.</w:t>
      </w:r>
      <w:r w:rsidRPr="0060475B">
        <w:rPr>
          <w:rFonts w:ascii="Times New Roman" w:hAnsi="Times New Roman"/>
          <w:color w:val="000000"/>
          <w:sz w:val="28"/>
          <w:szCs w:val="28"/>
        </w:rPr>
        <w:t>Какими   словами   люди   с   метеостанции предупредили   о   приближении   шторма?</w:t>
      </w:r>
    </w:p>
    <w:p w:rsidR="00970FB5" w:rsidRPr="0060475B" w:rsidRDefault="00970FB5" w:rsidP="00A224A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475B">
        <w:rPr>
          <w:rFonts w:ascii="Times New Roman" w:hAnsi="Times New Roman"/>
          <w:color w:val="000000"/>
          <w:sz w:val="28"/>
          <w:szCs w:val="28"/>
        </w:rPr>
        <w:t>Ответ:____________________________________________________________________</w:t>
      </w:r>
      <w:r>
        <w:rPr>
          <w:rFonts w:ascii="Times New Roman" w:hAnsi="Times New Roman"/>
          <w:color w:val="000000"/>
          <w:sz w:val="28"/>
          <w:szCs w:val="28"/>
        </w:rPr>
        <w:t>___________________________________________________________</w:t>
      </w:r>
    </w:p>
    <w:p w:rsidR="00970FB5" w:rsidRPr="0060475B" w:rsidRDefault="00970FB5" w:rsidP="00A224A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70FB5" w:rsidRPr="0060475B" w:rsidRDefault="00970FB5" w:rsidP="00A224A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475B">
        <w:rPr>
          <w:rFonts w:ascii="Times New Roman" w:hAnsi="Times New Roman"/>
          <w:b/>
          <w:color w:val="000000"/>
          <w:sz w:val="28"/>
          <w:szCs w:val="28"/>
        </w:rPr>
        <w:t>9.</w:t>
      </w:r>
      <w:r w:rsidRPr="0060475B">
        <w:rPr>
          <w:rFonts w:ascii="Times New Roman" w:hAnsi="Times New Roman"/>
          <w:color w:val="000000"/>
          <w:sz w:val="28"/>
          <w:szCs w:val="28"/>
        </w:rPr>
        <w:t>Какое   поведение   медуз указывает на приближение   шторма?</w:t>
      </w:r>
    </w:p>
    <w:p w:rsidR="00970FB5" w:rsidRPr="0060475B" w:rsidRDefault="00970FB5" w:rsidP="00A224A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475B">
        <w:rPr>
          <w:rFonts w:ascii="Times New Roman" w:hAnsi="Times New Roman"/>
          <w:bCs/>
          <w:color w:val="000000"/>
          <w:sz w:val="28"/>
          <w:szCs w:val="28"/>
        </w:rPr>
        <w:t>Ответ</w:t>
      </w:r>
      <w:r w:rsidRPr="0060475B">
        <w:rPr>
          <w:rFonts w:ascii="Times New Roman" w:hAnsi="Times New Roman"/>
          <w:b/>
          <w:bCs/>
          <w:color w:val="000000"/>
          <w:sz w:val="28"/>
          <w:szCs w:val="28"/>
        </w:rPr>
        <w:t>:___________________________________________________________________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____________________________________________________________</w:t>
      </w:r>
    </w:p>
    <w:p w:rsidR="00970FB5" w:rsidRPr="0060475B" w:rsidRDefault="00970FB5" w:rsidP="00A224A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70FB5" w:rsidRPr="0060475B" w:rsidRDefault="00970FB5" w:rsidP="00A224A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60475B">
        <w:rPr>
          <w:rFonts w:ascii="Times New Roman" w:hAnsi="Times New Roman"/>
          <w:b/>
          <w:color w:val="000000"/>
          <w:sz w:val="28"/>
          <w:szCs w:val="28"/>
        </w:rPr>
        <w:t>10.</w:t>
      </w:r>
      <w:r w:rsidRPr="0060475B">
        <w:rPr>
          <w:rFonts w:ascii="Times New Roman" w:hAnsi="Times New Roman"/>
          <w:color w:val="000000"/>
          <w:sz w:val="28"/>
          <w:szCs w:val="28"/>
        </w:rPr>
        <w:t>Каквыглядитрадиозонд? Выпиши предложенияиз текста.</w:t>
      </w:r>
    </w:p>
    <w:p w:rsidR="00970FB5" w:rsidRPr="0060475B" w:rsidRDefault="00970FB5" w:rsidP="00A224A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475B">
        <w:rPr>
          <w:rFonts w:ascii="Times New Roman" w:hAnsi="Times New Roman"/>
          <w:color w:val="000000"/>
          <w:sz w:val="28"/>
          <w:szCs w:val="28"/>
        </w:rPr>
        <w:t>Ответ:____________________________________________________________________</w:t>
      </w:r>
      <w:r>
        <w:rPr>
          <w:rFonts w:ascii="Times New Roman" w:hAnsi="Times New Roman"/>
          <w:color w:val="000000"/>
          <w:sz w:val="28"/>
          <w:szCs w:val="28"/>
        </w:rPr>
        <w:t>___________________________________________________________</w:t>
      </w:r>
    </w:p>
    <w:p w:rsidR="00970FB5" w:rsidRPr="0060475B" w:rsidRDefault="00970FB5" w:rsidP="00A224A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70FB5" w:rsidRPr="0060475B" w:rsidRDefault="00970FB5" w:rsidP="00A224A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475B">
        <w:rPr>
          <w:rFonts w:ascii="Times New Roman" w:hAnsi="Times New Roman"/>
          <w:b/>
          <w:color w:val="000000"/>
          <w:sz w:val="28"/>
          <w:szCs w:val="28"/>
        </w:rPr>
        <w:t>11.</w:t>
      </w:r>
      <w:r w:rsidRPr="0060475B">
        <w:rPr>
          <w:rFonts w:ascii="Times New Roman" w:hAnsi="Times New Roman"/>
          <w:color w:val="000000"/>
          <w:sz w:val="28"/>
          <w:szCs w:val="28"/>
        </w:rPr>
        <w:t>Используятекстпроизведения, восста</w:t>
      </w:r>
      <w:r w:rsidRPr="0060475B">
        <w:rPr>
          <w:rFonts w:ascii="Times New Roman" w:hAnsi="Times New Roman"/>
          <w:color w:val="000000"/>
          <w:sz w:val="28"/>
          <w:szCs w:val="28"/>
        </w:rPr>
        <w:softHyphen/>
        <w:t>новипредложение.</w:t>
      </w:r>
    </w:p>
    <w:p w:rsidR="00970FB5" w:rsidRPr="0060475B" w:rsidRDefault="00970FB5" w:rsidP="00A224A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475B">
        <w:rPr>
          <w:rFonts w:ascii="Times New Roman" w:hAnsi="Times New Roman"/>
          <w:bCs/>
          <w:color w:val="000000"/>
          <w:sz w:val="28"/>
          <w:szCs w:val="28"/>
        </w:rPr>
        <w:t>Ответ: Они слышат</w:t>
      </w:r>
      <w:r w:rsidRPr="0060475B">
        <w:rPr>
          <w:rFonts w:ascii="Times New Roman" w:hAnsi="Times New Roman"/>
          <w:b/>
          <w:bCs/>
          <w:color w:val="000000"/>
          <w:sz w:val="28"/>
          <w:szCs w:val="28"/>
        </w:rPr>
        <w:t xml:space="preserve"> _______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_</w:t>
      </w:r>
      <w:r w:rsidRPr="0060475B">
        <w:rPr>
          <w:rFonts w:ascii="Times New Roman" w:hAnsi="Times New Roman"/>
          <w:b/>
          <w:bCs/>
          <w:color w:val="000000"/>
          <w:sz w:val="28"/>
          <w:szCs w:val="28"/>
        </w:rPr>
        <w:t>_</w:t>
      </w:r>
      <w:r w:rsidRPr="0060475B">
        <w:rPr>
          <w:rFonts w:ascii="Times New Roman" w:hAnsi="Times New Roman"/>
          <w:color w:val="000000"/>
          <w:sz w:val="28"/>
          <w:szCs w:val="28"/>
        </w:rPr>
        <w:t xml:space="preserve"> штормовых__________ и  торопятся  на ______ моря, чтобы их не выбросило на_______ и  не разбило  о ____________.</w:t>
      </w:r>
    </w:p>
    <w:p w:rsidR="00970FB5" w:rsidRPr="0060475B" w:rsidRDefault="00970FB5" w:rsidP="00A224A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970FB5" w:rsidRPr="0060475B" w:rsidRDefault="00970FB5" w:rsidP="00A224A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970FB5" w:rsidRPr="0060475B" w:rsidRDefault="00970FB5" w:rsidP="00A224A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970FB5" w:rsidRPr="0060475B" w:rsidRDefault="00970FB5" w:rsidP="00A224A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60475B">
        <w:rPr>
          <w:rFonts w:ascii="Times New Roman" w:hAnsi="Times New Roman"/>
          <w:b/>
          <w:bCs/>
          <w:color w:val="000000"/>
          <w:sz w:val="28"/>
          <w:szCs w:val="28"/>
        </w:rPr>
        <w:t>Часть   3</w:t>
      </w:r>
    </w:p>
    <w:p w:rsidR="00970FB5" w:rsidRPr="0060475B" w:rsidRDefault="00970FB5" w:rsidP="00A224A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70FB5" w:rsidRPr="0060475B" w:rsidRDefault="00970FB5" w:rsidP="00A224A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475B">
        <w:rPr>
          <w:rFonts w:ascii="Times New Roman" w:hAnsi="Times New Roman"/>
          <w:color w:val="000000"/>
          <w:sz w:val="28"/>
          <w:szCs w:val="28"/>
        </w:rPr>
        <w:t>Сформулируй  и запиши   полный  ответ.</w:t>
      </w:r>
    </w:p>
    <w:p w:rsidR="00970FB5" w:rsidRPr="0060475B" w:rsidRDefault="00970FB5" w:rsidP="00A224A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70FB5" w:rsidRPr="0060475B" w:rsidRDefault="00970FB5" w:rsidP="00A224A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0475B">
        <w:rPr>
          <w:rFonts w:ascii="Times New Roman" w:hAnsi="Times New Roman"/>
          <w:b/>
          <w:color w:val="000000"/>
          <w:sz w:val="28"/>
          <w:szCs w:val="28"/>
        </w:rPr>
        <w:t>12.</w:t>
      </w:r>
      <w:r w:rsidRPr="0060475B">
        <w:rPr>
          <w:rFonts w:ascii="Times New Roman" w:hAnsi="Times New Roman"/>
          <w:color w:val="000000"/>
          <w:sz w:val="28"/>
          <w:szCs w:val="28"/>
        </w:rPr>
        <w:t xml:space="preserve">Почему   текст   так   назван? </w:t>
      </w:r>
    </w:p>
    <w:p w:rsidR="00970FB5" w:rsidRPr="0060475B" w:rsidRDefault="00970FB5" w:rsidP="00A224A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475B">
        <w:rPr>
          <w:rFonts w:ascii="Times New Roman" w:hAnsi="Times New Roman"/>
          <w:color w:val="000000"/>
          <w:sz w:val="28"/>
          <w:szCs w:val="28"/>
        </w:rPr>
        <w:t>Ответ:___________________________________________________________________________________________________________________________________________________________________________________________________________________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color w:val="000000"/>
          <w:sz w:val="28"/>
          <w:szCs w:val="28"/>
        </w:rPr>
        <w:t>_____________________________________________</w:t>
      </w:r>
      <w:r w:rsidRPr="0060475B">
        <w:rPr>
          <w:rFonts w:ascii="Times New Roman" w:hAnsi="Times New Roman"/>
          <w:color w:val="000000"/>
          <w:sz w:val="28"/>
          <w:szCs w:val="28"/>
        </w:rPr>
        <w:t>___</w:t>
      </w:r>
    </w:p>
    <w:p w:rsidR="00970FB5" w:rsidRPr="0060475B" w:rsidRDefault="00970FB5">
      <w:pPr>
        <w:widowControl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970FB5" w:rsidRDefault="00970FB5">
      <w:pPr>
        <w:widowControl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970FB5" w:rsidRPr="0060475B" w:rsidRDefault="00970FB5">
      <w:pPr>
        <w:widowControl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970FB5" w:rsidRPr="00EB27B7" w:rsidRDefault="00970FB5" w:rsidP="00EB27B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П</w:t>
      </w:r>
      <w:r w:rsidRPr="00EB27B7">
        <w:rPr>
          <w:rFonts w:ascii="Times New Roman" w:hAnsi="Times New Roman"/>
          <w:b/>
          <w:color w:val="000000"/>
          <w:sz w:val="28"/>
          <w:szCs w:val="28"/>
        </w:rPr>
        <w:t>ромежуточная аттестация</w:t>
      </w:r>
    </w:p>
    <w:p w:rsidR="00970FB5" w:rsidRPr="00EB27B7" w:rsidRDefault="00970FB5" w:rsidP="00EB27B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B27B7">
        <w:rPr>
          <w:rFonts w:ascii="Times New Roman" w:hAnsi="Times New Roman"/>
          <w:b/>
          <w:sz w:val="28"/>
          <w:szCs w:val="28"/>
        </w:rPr>
        <w:t>по «Литературно</w:t>
      </w:r>
      <w:r>
        <w:rPr>
          <w:rFonts w:ascii="Times New Roman" w:hAnsi="Times New Roman"/>
          <w:b/>
          <w:sz w:val="28"/>
          <w:szCs w:val="28"/>
        </w:rPr>
        <w:t>му</w:t>
      </w:r>
      <w:r w:rsidRPr="00EB27B7">
        <w:rPr>
          <w:rFonts w:ascii="Times New Roman" w:hAnsi="Times New Roman"/>
          <w:b/>
          <w:sz w:val="28"/>
          <w:szCs w:val="28"/>
        </w:rPr>
        <w:t xml:space="preserve"> чтени</w:t>
      </w:r>
      <w:r>
        <w:rPr>
          <w:rFonts w:ascii="Times New Roman" w:hAnsi="Times New Roman"/>
          <w:b/>
          <w:sz w:val="28"/>
          <w:szCs w:val="28"/>
        </w:rPr>
        <w:t>ю</w:t>
      </w:r>
      <w:r w:rsidRPr="00EB27B7">
        <w:rPr>
          <w:rFonts w:ascii="Times New Roman" w:hAnsi="Times New Roman"/>
          <w:b/>
          <w:sz w:val="28"/>
          <w:szCs w:val="28"/>
        </w:rPr>
        <w:t xml:space="preserve"> на родном языке»</w:t>
      </w:r>
    </w:p>
    <w:p w:rsidR="00970FB5" w:rsidRDefault="00970FB5" w:rsidP="00EB27B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EB27B7">
        <w:rPr>
          <w:rFonts w:ascii="Times New Roman" w:hAnsi="Times New Roman"/>
          <w:b/>
          <w:color w:val="000000"/>
          <w:sz w:val="28"/>
          <w:szCs w:val="28"/>
        </w:rPr>
        <w:t>за курс 2 класса</w:t>
      </w:r>
    </w:p>
    <w:p w:rsidR="00970FB5" w:rsidRPr="00EB27B7" w:rsidRDefault="00970FB5" w:rsidP="00EB27B7">
      <w:pPr>
        <w:widowControl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u w:val="single"/>
        </w:rPr>
      </w:pPr>
      <w:r w:rsidRPr="00EB27B7">
        <w:rPr>
          <w:rFonts w:ascii="Times New Roman" w:hAnsi="Times New Roman"/>
          <w:b/>
          <w:bCs/>
          <w:color w:val="000000"/>
          <w:sz w:val="28"/>
          <w:szCs w:val="28"/>
        </w:rPr>
        <w:t xml:space="preserve">Фамилия, имя учащегося </w:t>
      </w:r>
      <w:r w:rsidRPr="00EB27B7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 xml:space="preserve">________________________________________           </w:t>
      </w:r>
    </w:p>
    <w:p w:rsidR="00970FB5" w:rsidRDefault="00970FB5" w:rsidP="00EB27B7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u w:val="single"/>
        </w:rPr>
      </w:pPr>
    </w:p>
    <w:p w:rsidR="00970FB5" w:rsidRPr="00EB27B7" w:rsidRDefault="00970FB5" w:rsidP="00EB27B7">
      <w:pPr>
        <w:widowControl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EB27B7">
        <w:rPr>
          <w:rFonts w:ascii="Times New Roman" w:hAnsi="Times New Roman"/>
          <w:b/>
          <w:bCs/>
          <w:color w:val="000000"/>
          <w:sz w:val="28"/>
          <w:szCs w:val="28"/>
        </w:rPr>
        <w:t xml:space="preserve">2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– </w:t>
      </w:r>
      <w:r w:rsidRPr="00EB27B7">
        <w:rPr>
          <w:rFonts w:ascii="Times New Roman" w:hAnsi="Times New Roman"/>
          <w:b/>
          <w:bCs/>
          <w:color w:val="000000"/>
          <w:sz w:val="28"/>
          <w:szCs w:val="28"/>
        </w:rPr>
        <w:t>вариант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.</w:t>
      </w:r>
    </w:p>
    <w:p w:rsidR="00970FB5" w:rsidRPr="00EB27B7" w:rsidRDefault="00970FB5" w:rsidP="00812F7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000000"/>
          <w:sz w:val="28"/>
          <w:szCs w:val="28"/>
          <w:u w:val="single"/>
        </w:rPr>
      </w:pPr>
      <w:r w:rsidRPr="00EB27B7">
        <w:rPr>
          <w:rFonts w:ascii="Times New Roman" w:hAnsi="Times New Roman"/>
          <w:i/>
          <w:color w:val="000000"/>
          <w:sz w:val="28"/>
          <w:szCs w:val="28"/>
          <w:u w:val="single"/>
        </w:rPr>
        <w:t>Прочитай   текст.</w:t>
      </w:r>
    </w:p>
    <w:p w:rsidR="00970FB5" w:rsidRPr="0060475B" w:rsidRDefault="00970FB5" w:rsidP="00A53AB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0475B">
        <w:rPr>
          <w:rFonts w:ascii="Times New Roman" w:hAnsi="Times New Roman"/>
          <w:color w:val="000000"/>
          <w:sz w:val="28"/>
          <w:szCs w:val="28"/>
        </w:rPr>
        <w:t>Всё лето прожила Дюймовочка одна-одинёшенька в лесу. Она сплела себе из травы колыбельку и повесила эту колы</w:t>
      </w:r>
      <w:r w:rsidRPr="0060475B">
        <w:rPr>
          <w:rFonts w:ascii="Times New Roman" w:hAnsi="Times New Roman"/>
          <w:color w:val="000000"/>
          <w:sz w:val="28"/>
          <w:szCs w:val="28"/>
        </w:rPr>
        <w:softHyphen/>
        <w:t>бельку под большой лист лопуха, чтобы её не замочил дождик. Она ела сладкий цве</w:t>
      </w:r>
      <w:r w:rsidRPr="0060475B">
        <w:rPr>
          <w:rFonts w:ascii="Times New Roman" w:hAnsi="Times New Roman"/>
          <w:color w:val="000000"/>
          <w:sz w:val="28"/>
          <w:szCs w:val="28"/>
        </w:rPr>
        <w:softHyphen/>
        <w:t>точный мёд и пила росу, которую каждое утро находила на листьях.</w:t>
      </w:r>
    </w:p>
    <w:p w:rsidR="00970FB5" w:rsidRPr="0060475B" w:rsidRDefault="00970FB5" w:rsidP="00812F7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475B">
        <w:rPr>
          <w:rFonts w:ascii="Times New Roman" w:hAnsi="Times New Roman"/>
          <w:color w:val="000000"/>
          <w:sz w:val="28"/>
          <w:szCs w:val="28"/>
        </w:rPr>
        <w:t>Так прошло лето, прошла и осень. Приближалась длинная холодная зима. Все птички улетели, цветы завяли, а большой лопух, под которым жила Дюймовочка, пожелтел,  засох  и свернулся в трубочку,</w:t>
      </w:r>
    </w:p>
    <w:p w:rsidR="00970FB5" w:rsidRPr="0060475B" w:rsidRDefault="00970FB5" w:rsidP="00812F7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475B">
        <w:rPr>
          <w:rFonts w:ascii="Times New Roman" w:hAnsi="Times New Roman"/>
          <w:color w:val="000000"/>
          <w:sz w:val="28"/>
          <w:szCs w:val="28"/>
        </w:rPr>
        <w:t>Дюймовочка дрожала от холода: платье её всё разорвалось, а она была такая ма</w:t>
      </w:r>
      <w:r w:rsidRPr="0060475B">
        <w:rPr>
          <w:rFonts w:ascii="Times New Roman" w:hAnsi="Times New Roman"/>
          <w:color w:val="000000"/>
          <w:sz w:val="28"/>
          <w:szCs w:val="28"/>
        </w:rPr>
        <w:softHyphen/>
        <w:t>ленькая, нежная — как ей не мёрзнуть! Пошёл снег, и каждая снежинка была для Дюймовочки то же, что для нас целая ло</w:t>
      </w:r>
      <w:r w:rsidRPr="0060475B">
        <w:rPr>
          <w:rFonts w:ascii="Times New Roman" w:hAnsi="Times New Roman"/>
          <w:color w:val="000000"/>
          <w:sz w:val="28"/>
          <w:szCs w:val="28"/>
        </w:rPr>
        <w:softHyphen/>
        <w:t>пата снегу. Мы ведь большие, а она была всего-то с дюйм</w:t>
      </w:r>
      <w:r w:rsidRPr="0060475B">
        <w:rPr>
          <w:rFonts w:ascii="Times New Roman" w:hAnsi="Times New Roman"/>
          <w:color w:val="000000"/>
          <w:sz w:val="28"/>
          <w:szCs w:val="28"/>
          <w:vertAlign w:val="superscript"/>
        </w:rPr>
        <w:t>1</w:t>
      </w:r>
      <w:r w:rsidRPr="0060475B">
        <w:rPr>
          <w:rFonts w:ascii="Times New Roman" w:hAnsi="Times New Roman"/>
          <w:color w:val="000000"/>
          <w:sz w:val="28"/>
          <w:szCs w:val="28"/>
        </w:rPr>
        <w:t xml:space="preserve"> ростом. Она завернулась было в сухой лист, но он совсем не грел, и Дюймовочка сама дрожала, как осенний лист.</w:t>
      </w:r>
    </w:p>
    <w:p w:rsidR="00970FB5" w:rsidRPr="0060475B" w:rsidRDefault="00970FB5" w:rsidP="00812F7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475B">
        <w:rPr>
          <w:rFonts w:ascii="Times New Roman" w:hAnsi="Times New Roman"/>
          <w:color w:val="000000"/>
          <w:sz w:val="28"/>
          <w:szCs w:val="28"/>
        </w:rPr>
        <w:t>Наконец Дюймовочка решила уйти из лесу и поискать себе где-нибудь приют</w:t>
      </w:r>
      <w:r w:rsidRPr="0060475B">
        <w:rPr>
          <w:rFonts w:ascii="Times New Roman" w:hAnsi="Times New Roman"/>
          <w:color w:val="000000"/>
          <w:sz w:val="28"/>
          <w:szCs w:val="28"/>
          <w:vertAlign w:val="superscript"/>
        </w:rPr>
        <w:t>2</w:t>
      </w:r>
      <w:r w:rsidRPr="0060475B">
        <w:rPr>
          <w:rFonts w:ascii="Times New Roman" w:hAnsi="Times New Roman"/>
          <w:color w:val="000000"/>
          <w:sz w:val="28"/>
          <w:szCs w:val="28"/>
        </w:rPr>
        <w:t xml:space="preserve"> на зиму.</w:t>
      </w:r>
    </w:p>
    <w:p w:rsidR="00970FB5" w:rsidRPr="0060475B" w:rsidRDefault="00970FB5" w:rsidP="00812F7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475B">
        <w:rPr>
          <w:rFonts w:ascii="Times New Roman" w:hAnsi="Times New Roman"/>
          <w:color w:val="000000"/>
          <w:sz w:val="28"/>
          <w:szCs w:val="28"/>
        </w:rPr>
        <w:t>За лесом, в котором жила Дюймовочка, было большое поле. Хлеб с поля уже давно убрали, и только короткие сухие стебельки торчали из мёрзлой земли.</w:t>
      </w:r>
    </w:p>
    <w:p w:rsidR="00970FB5" w:rsidRPr="0060475B" w:rsidRDefault="00970FB5" w:rsidP="00812F7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475B">
        <w:rPr>
          <w:rFonts w:ascii="Times New Roman" w:hAnsi="Times New Roman"/>
          <w:color w:val="000000"/>
          <w:sz w:val="28"/>
          <w:szCs w:val="28"/>
        </w:rPr>
        <w:t xml:space="preserve">В поле было ещё холоднее, </w:t>
      </w:r>
      <w:r w:rsidRPr="0060475B">
        <w:rPr>
          <w:rFonts w:ascii="Times New Roman" w:hAnsi="Times New Roman"/>
          <w:bCs/>
          <w:color w:val="000000"/>
          <w:sz w:val="28"/>
          <w:szCs w:val="28"/>
        </w:rPr>
        <w:t xml:space="preserve">чем </w:t>
      </w:r>
      <w:r w:rsidRPr="0060475B">
        <w:rPr>
          <w:rFonts w:ascii="Times New Roman" w:hAnsi="Times New Roman"/>
          <w:color w:val="000000"/>
          <w:sz w:val="28"/>
          <w:szCs w:val="28"/>
        </w:rPr>
        <w:t xml:space="preserve">в лесу, и бедняжка совсем замёрзла. И вот Дюймовочка пришла к норке полевой мыши; вход в норку был прикрыт сухими стебельками и былинками. Полевая </w:t>
      </w:r>
      <w:r w:rsidRPr="0060475B">
        <w:rPr>
          <w:rFonts w:ascii="Times New Roman" w:hAnsi="Times New Roman"/>
          <w:bCs/>
          <w:color w:val="000000"/>
          <w:sz w:val="28"/>
          <w:szCs w:val="28"/>
        </w:rPr>
        <w:t xml:space="preserve">мышь </w:t>
      </w:r>
      <w:r w:rsidRPr="0060475B">
        <w:rPr>
          <w:rFonts w:ascii="Times New Roman" w:hAnsi="Times New Roman"/>
          <w:color w:val="000000"/>
          <w:sz w:val="28"/>
          <w:szCs w:val="28"/>
        </w:rPr>
        <w:t>жила в тепле и довольстве: кухня и кла</w:t>
      </w:r>
      <w:r w:rsidRPr="0060475B">
        <w:rPr>
          <w:rFonts w:ascii="Times New Roman" w:hAnsi="Times New Roman"/>
          <w:color w:val="000000"/>
          <w:sz w:val="28"/>
          <w:szCs w:val="28"/>
        </w:rPr>
        <w:softHyphen/>
        <w:t>довая у неё были битком набиты хлебными зёрнами. Дюймовочка стала у порога, как нищенка, и попросила подать ей кусочек ячменного зёрнышка — она два дня ниче</w:t>
      </w:r>
      <w:r w:rsidRPr="0060475B">
        <w:rPr>
          <w:rFonts w:ascii="Times New Roman" w:hAnsi="Times New Roman"/>
          <w:color w:val="000000"/>
          <w:sz w:val="28"/>
          <w:szCs w:val="28"/>
        </w:rPr>
        <w:softHyphen/>
        <w:t>го  не  ела.</w:t>
      </w:r>
    </w:p>
    <w:p w:rsidR="00970FB5" w:rsidRPr="0060475B" w:rsidRDefault="00970FB5" w:rsidP="00812F7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475B">
        <w:rPr>
          <w:rFonts w:ascii="Times New Roman" w:hAnsi="Times New Roman"/>
          <w:color w:val="000000"/>
          <w:sz w:val="28"/>
          <w:szCs w:val="28"/>
        </w:rPr>
        <w:t>—   Ах ты бедняжка! — сказала полевая мышь (она была, в сущности, добрая ста</w:t>
      </w:r>
      <w:r w:rsidRPr="0060475B">
        <w:rPr>
          <w:rFonts w:ascii="Times New Roman" w:hAnsi="Times New Roman"/>
          <w:color w:val="000000"/>
          <w:sz w:val="28"/>
          <w:szCs w:val="28"/>
        </w:rPr>
        <w:softHyphen/>
        <w:t xml:space="preserve">руха). — Ну, иди сюда, </w:t>
      </w:r>
      <w:r w:rsidRPr="0060475B">
        <w:rPr>
          <w:rFonts w:ascii="Times New Roman" w:hAnsi="Times New Roman"/>
          <w:bCs/>
          <w:color w:val="000000"/>
          <w:sz w:val="28"/>
          <w:szCs w:val="28"/>
        </w:rPr>
        <w:t xml:space="preserve">погрейся </w:t>
      </w:r>
      <w:r w:rsidRPr="0060475B">
        <w:rPr>
          <w:rFonts w:ascii="Times New Roman" w:hAnsi="Times New Roman"/>
          <w:color w:val="000000"/>
          <w:sz w:val="28"/>
          <w:szCs w:val="28"/>
        </w:rPr>
        <w:t xml:space="preserve">да поешь </w:t>
      </w:r>
      <w:r w:rsidRPr="0060475B">
        <w:rPr>
          <w:rFonts w:ascii="Times New Roman" w:hAnsi="Times New Roman"/>
          <w:bCs/>
          <w:color w:val="000000"/>
          <w:sz w:val="28"/>
          <w:szCs w:val="28"/>
        </w:rPr>
        <w:t>со мной!</w:t>
      </w:r>
    </w:p>
    <w:p w:rsidR="00970FB5" w:rsidRPr="0060475B" w:rsidRDefault="00970FB5" w:rsidP="00812F7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475B">
        <w:rPr>
          <w:rFonts w:ascii="Times New Roman" w:hAnsi="Times New Roman"/>
          <w:color w:val="000000"/>
          <w:sz w:val="28"/>
          <w:szCs w:val="28"/>
        </w:rPr>
        <w:t xml:space="preserve">И </w:t>
      </w:r>
      <w:r w:rsidRPr="0060475B">
        <w:rPr>
          <w:rFonts w:ascii="Times New Roman" w:hAnsi="Times New Roman"/>
          <w:bCs/>
          <w:color w:val="000000"/>
          <w:sz w:val="28"/>
          <w:szCs w:val="28"/>
        </w:rPr>
        <w:t xml:space="preserve">Дюймовочка спустилась </w:t>
      </w:r>
      <w:r w:rsidRPr="0060475B">
        <w:rPr>
          <w:rFonts w:ascii="Times New Roman" w:hAnsi="Times New Roman"/>
          <w:color w:val="000000"/>
          <w:sz w:val="28"/>
          <w:szCs w:val="28"/>
        </w:rPr>
        <w:t>в норку, обо</w:t>
      </w:r>
      <w:r w:rsidRPr="0060475B">
        <w:rPr>
          <w:rFonts w:ascii="Times New Roman" w:hAnsi="Times New Roman"/>
          <w:color w:val="000000"/>
          <w:sz w:val="28"/>
          <w:szCs w:val="28"/>
        </w:rPr>
        <w:softHyphen/>
        <w:t>грелась и поела. Старухе девочка очень по</w:t>
      </w:r>
      <w:r w:rsidRPr="0060475B">
        <w:rPr>
          <w:rFonts w:ascii="Times New Roman" w:hAnsi="Times New Roman"/>
          <w:color w:val="000000"/>
          <w:sz w:val="28"/>
          <w:szCs w:val="28"/>
        </w:rPr>
        <w:softHyphen/>
        <w:t>нравилась,  и  она сказала ей:</w:t>
      </w:r>
    </w:p>
    <w:p w:rsidR="00970FB5" w:rsidRPr="0060475B" w:rsidRDefault="00970FB5" w:rsidP="00812F7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475B">
        <w:rPr>
          <w:rFonts w:ascii="Times New Roman" w:hAnsi="Times New Roman"/>
          <w:color w:val="000000"/>
          <w:sz w:val="28"/>
          <w:szCs w:val="28"/>
        </w:rPr>
        <w:t>—   Оставайся у меня на зиму. Я буду кормить тебя, а ты убирай хорошенько мой дом да рассказывай мне сказки — я очень люблю сказки.</w:t>
      </w:r>
    </w:p>
    <w:p w:rsidR="00970FB5" w:rsidRPr="0060475B" w:rsidRDefault="00970FB5" w:rsidP="00812F77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60475B">
        <w:rPr>
          <w:rFonts w:ascii="Times New Roman" w:hAnsi="Times New Roman"/>
          <w:color w:val="000000"/>
          <w:sz w:val="28"/>
          <w:szCs w:val="28"/>
        </w:rPr>
        <w:t>Г.-Х.  Андерсен.  Дюймовочка</w:t>
      </w:r>
    </w:p>
    <w:p w:rsidR="00970FB5" w:rsidRPr="0060475B" w:rsidRDefault="00970FB5" w:rsidP="00812F77">
      <w:pPr>
        <w:spacing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 w:rsidRPr="0060475B">
        <w:rPr>
          <w:rFonts w:ascii="Times New Roman" w:hAnsi="Times New Roman"/>
          <w:color w:val="000000"/>
          <w:sz w:val="28"/>
          <w:szCs w:val="28"/>
        </w:rPr>
        <w:t>(297 слов)</w:t>
      </w:r>
    </w:p>
    <w:p w:rsidR="00970FB5" w:rsidRPr="0060475B" w:rsidRDefault="00970FB5" w:rsidP="00812F77">
      <w:pPr>
        <w:pStyle w:val="NoSpacing"/>
        <w:rPr>
          <w:rFonts w:ascii="Times New Roman" w:hAnsi="Times New Roman"/>
          <w:sz w:val="28"/>
          <w:szCs w:val="28"/>
        </w:rPr>
      </w:pPr>
      <w:r w:rsidRPr="0060475B">
        <w:rPr>
          <w:rFonts w:ascii="Times New Roman" w:hAnsi="Times New Roman"/>
          <w:sz w:val="28"/>
          <w:szCs w:val="28"/>
        </w:rPr>
        <w:t>______________</w:t>
      </w:r>
    </w:p>
    <w:p w:rsidR="00970FB5" w:rsidRPr="0060475B" w:rsidRDefault="00970FB5" w:rsidP="00812F77">
      <w:pPr>
        <w:pStyle w:val="NoSpacing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60475B">
        <w:rPr>
          <w:rFonts w:ascii="Times New Roman" w:hAnsi="Times New Roman"/>
          <w:color w:val="000000"/>
          <w:sz w:val="28"/>
          <w:szCs w:val="28"/>
          <w:vertAlign w:val="superscript"/>
        </w:rPr>
        <w:t>1</w:t>
      </w:r>
      <w:r w:rsidRPr="0060475B">
        <w:rPr>
          <w:rFonts w:ascii="Times New Roman" w:hAnsi="Times New Roman"/>
          <w:color w:val="000000"/>
          <w:sz w:val="28"/>
          <w:szCs w:val="28"/>
        </w:rPr>
        <w:t>Дюйм — старая русская мера, еди</w:t>
      </w:r>
      <w:r w:rsidRPr="0060475B">
        <w:rPr>
          <w:rFonts w:ascii="Times New Roman" w:hAnsi="Times New Roman"/>
          <w:color w:val="000000"/>
          <w:sz w:val="28"/>
          <w:szCs w:val="28"/>
        </w:rPr>
        <w:softHyphen/>
        <w:t>ница длины.</w:t>
      </w:r>
    </w:p>
    <w:p w:rsidR="00970FB5" w:rsidRPr="0060475B" w:rsidRDefault="00970FB5" w:rsidP="00812F77">
      <w:pPr>
        <w:pStyle w:val="NoSpacing"/>
        <w:ind w:firstLine="709"/>
        <w:rPr>
          <w:rFonts w:ascii="Times New Roman" w:hAnsi="Times New Roman"/>
          <w:sz w:val="28"/>
          <w:szCs w:val="28"/>
        </w:rPr>
      </w:pPr>
      <w:r w:rsidRPr="0060475B">
        <w:rPr>
          <w:rFonts w:ascii="Times New Roman" w:hAnsi="Times New Roman"/>
          <w:color w:val="000000"/>
          <w:sz w:val="28"/>
          <w:szCs w:val="28"/>
          <w:vertAlign w:val="superscript"/>
        </w:rPr>
        <w:t>2</w:t>
      </w:r>
      <w:r w:rsidRPr="0060475B">
        <w:rPr>
          <w:rFonts w:ascii="Times New Roman" w:hAnsi="Times New Roman"/>
          <w:color w:val="000000"/>
          <w:sz w:val="28"/>
          <w:szCs w:val="28"/>
        </w:rPr>
        <w:t>Приют — благотворительное учрежде</w:t>
      </w:r>
      <w:r w:rsidRPr="0060475B">
        <w:rPr>
          <w:rFonts w:ascii="Times New Roman" w:hAnsi="Times New Roman"/>
          <w:color w:val="000000"/>
          <w:sz w:val="28"/>
          <w:szCs w:val="28"/>
        </w:rPr>
        <w:softHyphen/>
        <w:t>ние для одиноких, сирот, для бездомных; место,   где  молено спастись  или  отдохнуть.</w:t>
      </w:r>
    </w:p>
    <w:p w:rsidR="00970FB5" w:rsidRPr="0060475B" w:rsidRDefault="00970FB5" w:rsidP="00812F77">
      <w:pPr>
        <w:widowControl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970FB5" w:rsidRPr="0060475B" w:rsidRDefault="00970FB5" w:rsidP="00812F7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60475B">
        <w:rPr>
          <w:rFonts w:ascii="Times New Roman" w:hAnsi="Times New Roman"/>
          <w:b/>
          <w:bCs/>
          <w:color w:val="000000"/>
          <w:sz w:val="28"/>
          <w:szCs w:val="28"/>
        </w:rPr>
        <w:t>Часть   1</w:t>
      </w:r>
    </w:p>
    <w:p w:rsidR="00970FB5" w:rsidRPr="0060475B" w:rsidRDefault="00970FB5" w:rsidP="00812F7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70FB5" w:rsidRPr="0060475B" w:rsidRDefault="00970FB5" w:rsidP="00812F7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0475B">
        <w:rPr>
          <w:rFonts w:ascii="Times New Roman" w:hAnsi="Times New Roman"/>
          <w:color w:val="000000"/>
          <w:sz w:val="28"/>
          <w:szCs w:val="28"/>
        </w:rPr>
        <w:t>При выполнении заданий этой части зачеркни (х) номер, который соответствует выбранному тобой ответу.</w:t>
      </w:r>
    </w:p>
    <w:p w:rsidR="00970FB5" w:rsidRPr="0060475B" w:rsidRDefault="00970FB5" w:rsidP="00812F7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70FB5" w:rsidRPr="0060475B" w:rsidRDefault="00970FB5" w:rsidP="00812F7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475B">
        <w:rPr>
          <w:rFonts w:ascii="Times New Roman" w:hAnsi="Times New Roman"/>
          <w:b/>
          <w:color w:val="000000"/>
          <w:sz w:val="28"/>
          <w:szCs w:val="28"/>
        </w:rPr>
        <w:t>1.</w:t>
      </w:r>
      <w:r w:rsidRPr="0060475B">
        <w:rPr>
          <w:rFonts w:ascii="Times New Roman" w:hAnsi="Times New Roman"/>
          <w:color w:val="000000"/>
          <w:sz w:val="28"/>
          <w:szCs w:val="28"/>
        </w:rPr>
        <w:t>Определи   жанр   произведения.</w:t>
      </w:r>
    </w:p>
    <w:p w:rsidR="00970FB5" w:rsidRPr="0060475B" w:rsidRDefault="00970FB5" w:rsidP="00812F77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</w:rPr>
        <w:pict>
          <v:roundrect id="_x0000_s1044" style="position:absolute;left:0;text-align:left;margin-left:12.5pt;margin-top:3.75pt;width:12.9pt;height:10.15pt;z-index:2516582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" fillcolor="window" strokecolor="#f79646" strokeweight="2pt"/>
        </w:pict>
      </w:r>
      <w:r w:rsidRPr="0060475B">
        <w:rPr>
          <w:rFonts w:ascii="Times New Roman" w:hAnsi="Times New Roman"/>
          <w:color w:val="000000"/>
          <w:sz w:val="28"/>
          <w:szCs w:val="28"/>
        </w:rPr>
        <w:t>1)     сказка</w:t>
      </w:r>
    </w:p>
    <w:p w:rsidR="00970FB5" w:rsidRPr="0060475B" w:rsidRDefault="00970FB5" w:rsidP="00812F77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</w:rPr>
        <w:pict>
          <v:roundrect id="_x0000_s1045" style="position:absolute;left:0;text-align:left;margin-left:11.65pt;margin-top:2.25pt;width:12.9pt;height:10.15pt;z-index:2516592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" fillcolor="window" strokecolor="#f79646" strokeweight="2pt"/>
        </w:pict>
      </w:r>
      <w:r w:rsidRPr="0060475B">
        <w:rPr>
          <w:rFonts w:ascii="Times New Roman" w:hAnsi="Times New Roman"/>
          <w:color w:val="000000"/>
          <w:sz w:val="28"/>
          <w:szCs w:val="28"/>
        </w:rPr>
        <w:t>2)     повесть</w:t>
      </w:r>
    </w:p>
    <w:p w:rsidR="00970FB5" w:rsidRPr="0060475B" w:rsidRDefault="00970FB5" w:rsidP="00812F77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noProof/>
        </w:rPr>
        <w:pict>
          <v:roundrect id="_x0000_s1046" style="position:absolute;left:0;text-align:left;margin-left:12.5pt;margin-top:5.7pt;width:12.9pt;height:10.15pt;z-index:2516602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" fillcolor="window" strokecolor="#f79646" strokeweight="2pt"/>
        </w:pict>
      </w:r>
      <w:r w:rsidRPr="0060475B">
        <w:rPr>
          <w:rFonts w:ascii="Times New Roman" w:hAnsi="Times New Roman"/>
          <w:color w:val="000000"/>
          <w:sz w:val="28"/>
          <w:szCs w:val="28"/>
        </w:rPr>
        <w:t>3)     рассказ</w:t>
      </w:r>
    </w:p>
    <w:p w:rsidR="00970FB5" w:rsidRPr="0060475B" w:rsidRDefault="00970FB5" w:rsidP="00812F7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70FB5" w:rsidRPr="0060475B" w:rsidRDefault="00970FB5" w:rsidP="00812F7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475B">
        <w:rPr>
          <w:rFonts w:ascii="Times New Roman" w:hAnsi="Times New Roman"/>
          <w:b/>
          <w:color w:val="000000"/>
          <w:sz w:val="28"/>
          <w:szCs w:val="28"/>
        </w:rPr>
        <w:t>2.</w:t>
      </w:r>
      <w:r w:rsidRPr="0060475B">
        <w:rPr>
          <w:rFonts w:ascii="Times New Roman" w:hAnsi="Times New Roman"/>
          <w:color w:val="000000"/>
          <w:sz w:val="28"/>
          <w:szCs w:val="28"/>
        </w:rPr>
        <w:t>Гдежила Дюймовочка     всё    летои осень?</w:t>
      </w:r>
    </w:p>
    <w:p w:rsidR="00970FB5" w:rsidRPr="0060475B" w:rsidRDefault="00970FB5" w:rsidP="00812F77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</w:rPr>
        <w:pict>
          <v:roundrect id="_x0000_s1047" style="position:absolute;left:0;text-align:left;margin-left:11.65pt;margin-top:3.05pt;width:12.9pt;height:10.15pt;z-index:2516613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" fillcolor="window" strokecolor="#f79646" strokeweight="2pt"/>
        </w:pict>
      </w:r>
      <w:r w:rsidRPr="0060475B">
        <w:rPr>
          <w:rFonts w:ascii="Times New Roman" w:hAnsi="Times New Roman"/>
          <w:color w:val="000000"/>
          <w:sz w:val="28"/>
          <w:szCs w:val="28"/>
        </w:rPr>
        <w:t>1)     в поле</w:t>
      </w:r>
    </w:p>
    <w:p w:rsidR="00970FB5" w:rsidRPr="0060475B" w:rsidRDefault="00970FB5" w:rsidP="00812F7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</w:rPr>
        <w:pict>
          <v:roundrect id="_x0000_s1048" style="position:absolute;left:0;text-align:left;margin-left:11.65pt;margin-top:3.15pt;width:12.9pt;height:10.15pt;z-index:2516623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" fillcolor="window" strokecolor="#f79646" strokeweight="2pt"/>
        </w:pict>
      </w:r>
      <w:r w:rsidRPr="0060475B">
        <w:rPr>
          <w:rFonts w:ascii="Times New Roman" w:hAnsi="Times New Roman"/>
          <w:color w:val="000000"/>
          <w:sz w:val="28"/>
          <w:szCs w:val="28"/>
        </w:rPr>
        <w:t>2)     в лесу</w:t>
      </w:r>
    </w:p>
    <w:p w:rsidR="00970FB5" w:rsidRPr="0060475B" w:rsidRDefault="00970FB5" w:rsidP="00812F77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</w:rPr>
        <w:pict>
          <v:roundrect id="_x0000_s1049" style="position:absolute;left:0;text-align:left;margin-left:12.5pt;margin-top:1.7pt;width:12.9pt;height:10.15pt;z-index:2516633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" fillcolor="window" strokecolor="#f79646" strokeweight="2pt"/>
        </w:pict>
      </w:r>
      <w:r w:rsidRPr="0060475B">
        <w:rPr>
          <w:rFonts w:ascii="Times New Roman" w:hAnsi="Times New Roman"/>
          <w:color w:val="000000"/>
          <w:sz w:val="28"/>
          <w:szCs w:val="28"/>
        </w:rPr>
        <w:t>3)     в  норке у полевой  мыши</w:t>
      </w:r>
    </w:p>
    <w:p w:rsidR="00970FB5" w:rsidRPr="0060475B" w:rsidRDefault="00970FB5" w:rsidP="00812F7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70FB5" w:rsidRPr="0060475B" w:rsidRDefault="00970FB5" w:rsidP="00812F7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475B">
        <w:rPr>
          <w:rFonts w:ascii="Times New Roman" w:hAnsi="Times New Roman"/>
          <w:b/>
          <w:color w:val="000000"/>
          <w:sz w:val="28"/>
          <w:szCs w:val="28"/>
        </w:rPr>
        <w:t>3.</w:t>
      </w:r>
      <w:r w:rsidRPr="0060475B">
        <w:rPr>
          <w:rFonts w:ascii="Times New Roman" w:hAnsi="Times New Roman"/>
          <w:color w:val="000000"/>
          <w:sz w:val="28"/>
          <w:szCs w:val="28"/>
        </w:rPr>
        <w:t>Что произошло поздней осенью с ло</w:t>
      </w:r>
      <w:r w:rsidRPr="0060475B">
        <w:rPr>
          <w:rFonts w:ascii="Times New Roman" w:hAnsi="Times New Roman"/>
          <w:color w:val="000000"/>
          <w:sz w:val="28"/>
          <w:szCs w:val="28"/>
        </w:rPr>
        <w:softHyphen/>
        <w:t>пухом, под которым жила Дюймо</w:t>
      </w:r>
      <w:r w:rsidRPr="0060475B">
        <w:rPr>
          <w:rFonts w:ascii="Times New Roman" w:hAnsi="Times New Roman"/>
          <w:color w:val="000000"/>
          <w:sz w:val="28"/>
          <w:szCs w:val="28"/>
        </w:rPr>
        <w:softHyphen/>
        <w:t>вочка?</w:t>
      </w:r>
    </w:p>
    <w:p w:rsidR="00970FB5" w:rsidRPr="0060475B" w:rsidRDefault="00970FB5" w:rsidP="00812F7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</w:rPr>
        <w:pict>
          <v:roundrect id="_x0000_s1050" style="position:absolute;left:0;text-align:left;margin-left:11.65pt;margin-top:2.2pt;width:12.9pt;height:10.15pt;z-index:2516643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" fillcolor="window" strokecolor="#f79646" strokeweight="2pt"/>
        </w:pict>
      </w:r>
      <w:r w:rsidRPr="0060475B">
        <w:rPr>
          <w:rFonts w:ascii="Times New Roman" w:hAnsi="Times New Roman"/>
          <w:color w:val="000000"/>
          <w:sz w:val="28"/>
          <w:szCs w:val="28"/>
        </w:rPr>
        <w:t>1)     стал  маленьким</w:t>
      </w:r>
    </w:p>
    <w:p w:rsidR="00970FB5" w:rsidRPr="0060475B" w:rsidRDefault="00970FB5" w:rsidP="00812F77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</w:rPr>
        <w:pict>
          <v:roundrect id="_x0000_s1051" style="position:absolute;left:0;text-align:left;margin-left:12.5pt;margin-top:3.05pt;width:12.9pt;height:10.15pt;z-index:2516654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" fillcolor="window" strokecolor="#f79646" strokeweight="2pt"/>
        </w:pict>
      </w:r>
      <w:r w:rsidRPr="0060475B">
        <w:rPr>
          <w:rFonts w:ascii="Times New Roman" w:hAnsi="Times New Roman"/>
          <w:color w:val="000000"/>
          <w:sz w:val="28"/>
          <w:szCs w:val="28"/>
        </w:rPr>
        <w:t>2)     сломался</w:t>
      </w:r>
    </w:p>
    <w:p w:rsidR="00970FB5" w:rsidRPr="0060475B" w:rsidRDefault="00970FB5" w:rsidP="00812F7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noProof/>
        </w:rPr>
        <w:pict>
          <v:roundrect id="_x0000_s1052" style="position:absolute;left:0;text-align:left;margin-left:12.5pt;margin-top:2.2pt;width:12.9pt;height:10.15pt;z-index:2516664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" fillcolor="window" strokecolor="#f79646" strokeweight="2pt"/>
        </w:pict>
      </w:r>
      <w:r w:rsidRPr="0060475B">
        <w:rPr>
          <w:rFonts w:ascii="Times New Roman" w:hAnsi="Times New Roman"/>
          <w:color w:val="000000"/>
          <w:sz w:val="28"/>
          <w:szCs w:val="28"/>
        </w:rPr>
        <w:t>3)     пожелтел,   засох   и   свернулся   в   тру</w:t>
      </w:r>
      <w:r w:rsidRPr="0060475B">
        <w:rPr>
          <w:rFonts w:ascii="Times New Roman" w:hAnsi="Times New Roman"/>
          <w:color w:val="000000"/>
          <w:sz w:val="28"/>
          <w:szCs w:val="28"/>
        </w:rPr>
        <w:softHyphen/>
        <w:t>бочку</w:t>
      </w:r>
    </w:p>
    <w:p w:rsidR="00970FB5" w:rsidRPr="0060475B" w:rsidRDefault="00970FB5" w:rsidP="00812F77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70FB5" w:rsidRPr="0060475B" w:rsidRDefault="00970FB5" w:rsidP="00812F77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475B">
        <w:rPr>
          <w:rFonts w:ascii="Times New Roman" w:hAnsi="Times New Roman"/>
          <w:b/>
          <w:color w:val="000000"/>
          <w:sz w:val="28"/>
          <w:szCs w:val="28"/>
        </w:rPr>
        <w:t>4.</w:t>
      </w:r>
      <w:r w:rsidRPr="0060475B">
        <w:rPr>
          <w:rFonts w:ascii="Times New Roman" w:hAnsi="Times New Roman"/>
          <w:color w:val="000000"/>
          <w:sz w:val="28"/>
          <w:szCs w:val="28"/>
        </w:rPr>
        <w:t>Укажи выражение, близкое по значе</w:t>
      </w:r>
      <w:r w:rsidRPr="0060475B">
        <w:rPr>
          <w:rFonts w:ascii="Times New Roman" w:hAnsi="Times New Roman"/>
          <w:color w:val="000000"/>
          <w:sz w:val="28"/>
          <w:szCs w:val="28"/>
        </w:rPr>
        <w:softHyphen/>
        <w:t>нию выражению «дрожала, как осен</w:t>
      </w:r>
      <w:r w:rsidRPr="0060475B">
        <w:rPr>
          <w:rFonts w:ascii="Times New Roman" w:hAnsi="Times New Roman"/>
          <w:color w:val="000000"/>
          <w:sz w:val="28"/>
          <w:szCs w:val="28"/>
        </w:rPr>
        <w:softHyphen/>
        <w:t>ний   лист».</w:t>
      </w:r>
    </w:p>
    <w:p w:rsidR="00970FB5" w:rsidRPr="0060475B" w:rsidRDefault="00970FB5" w:rsidP="00812F7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</w:rPr>
        <w:pict>
          <v:roundrect id="_x0000_s1053" style="position:absolute;left:0;text-align:left;margin-left:12.25pt;margin-top:2.1pt;width:12.9pt;height:10.15pt;z-index:2516674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" fillcolor="window" strokecolor="#f79646" strokeweight="2pt"/>
        </w:pict>
      </w:r>
      <w:r w:rsidRPr="0060475B">
        <w:rPr>
          <w:rFonts w:ascii="Times New Roman" w:hAnsi="Times New Roman"/>
          <w:color w:val="000000"/>
          <w:sz w:val="28"/>
          <w:szCs w:val="28"/>
        </w:rPr>
        <w:t>1)     дёргалась,  как  осенний лист</w:t>
      </w:r>
    </w:p>
    <w:p w:rsidR="00970FB5" w:rsidRPr="0060475B" w:rsidRDefault="00970FB5" w:rsidP="00812F77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</w:rPr>
        <w:pict>
          <v:roundrect id="_x0000_s1054" style="position:absolute;left:0;text-align:left;margin-left:11.65pt;margin-top:2.9pt;width:12.9pt;height:10.15pt;z-index:25166848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" fillcolor="window" strokecolor="#f79646" strokeweight="2pt"/>
        </w:pict>
      </w:r>
      <w:r w:rsidRPr="0060475B">
        <w:rPr>
          <w:rFonts w:ascii="Times New Roman" w:hAnsi="Times New Roman"/>
          <w:color w:val="000000"/>
          <w:sz w:val="28"/>
          <w:szCs w:val="28"/>
        </w:rPr>
        <w:t>2)     пожелтела,  как  осенний  лист</w:t>
      </w:r>
    </w:p>
    <w:p w:rsidR="00970FB5" w:rsidRPr="0060475B" w:rsidRDefault="00970FB5" w:rsidP="00812F77">
      <w:p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noProof/>
        </w:rPr>
        <w:pict>
          <v:roundrect id="_x0000_s1055" style="position:absolute;left:0;text-align:left;margin-left:11.65pt;margin-top:3.05pt;width:12.9pt;height:10.15pt;z-index:25166950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" fillcolor="window" strokecolor="#f79646" strokeweight="2pt"/>
        </w:pict>
      </w:r>
      <w:r w:rsidRPr="0060475B">
        <w:rPr>
          <w:rFonts w:ascii="Times New Roman" w:hAnsi="Times New Roman"/>
          <w:color w:val="000000"/>
          <w:sz w:val="28"/>
          <w:szCs w:val="28"/>
        </w:rPr>
        <w:t>3)     тряслась,  как  осенний лист</w:t>
      </w:r>
    </w:p>
    <w:p w:rsidR="00970FB5" w:rsidRPr="0060475B" w:rsidRDefault="00970FB5" w:rsidP="00812F7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475B">
        <w:rPr>
          <w:rFonts w:ascii="Times New Roman" w:hAnsi="Times New Roman"/>
          <w:b/>
          <w:color w:val="000000"/>
          <w:sz w:val="28"/>
          <w:szCs w:val="28"/>
        </w:rPr>
        <w:t>5.</w:t>
      </w:r>
      <w:r w:rsidRPr="0060475B">
        <w:rPr>
          <w:rFonts w:ascii="Times New Roman" w:hAnsi="Times New Roman"/>
          <w:color w:val="000000"/>
          <w:sz w:val="28"/>
          <w:szCs w:val="28"/>
        </w:rPr>
        <w:t xml:space="preserve"> Укажи   предложение,   которое   не   явля</w:t>
      </w:r>
      <w:r w:rsidRPr="0060475B">
        <w:rPr>
          <w:rFonts w:ascii="Times New Roman" w:hAnsi="Times New Roman"/>
          <w:color w:val="000000"/>
          <w:sz w:val="28"/>
          <w:szCs w:val="28"/>
        </w:rPr>
        <w:softHyphen/>
        <w:t>ется   побудительным.</w:t>
      </w:r>
    </w:p>
    <w:p w:rsidR="00970FB5" w:rsidRPr="0060475B" w:rsidRDefault="00970FB5" w:rsidP="00812F7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</w:rPr>
        <w:pict>
          <v:roundrect id="_x0000_s1056" style="position:absolute;left:0;text-align:left;margin-left:11.65pt;margin-top:3.35pt;width:12.9pt;height:10.15pt;z-index:2516705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" fillcolor="window" strokecolor="#f79646" strokeweight="2pt"/>
        </w:pict>
      </w:r>
      <w:r w:rsidRPr="0060475B">
        <w:rPr>
          <w:rFonts w:ascii="Times New Roman" w:hAnsi="Times New Roman"/>
          <w:bCs/>
          <w:color w:val="000000"/>
          <w:sz w:val="28"/>
          <w:szCs w:val="28"/>
        </w:rPr>
        <w:t xml:space="preserve">1)     </w:t>
      </w:r>
      <w:r w:rsidRPr="0060475B">
        <w:rPr>
          <w:rFonts w:ascii="Times New Roman" w:hAnsi="Times New Roman"/>
          <w:color w:val="000000"/>
          <w:sz w:val="28"/>
          <w:szCs w:val="28"/>
        </w:rPr>
        <w:t>Ах  ты  бедняжка!</w:t>
      </w:r>
    </w:p>
    <w:p w:rsidR="00970FB5" w:rsidRPr="0060475B" w:rsidRDefault="00970FB5" w:rsidP="00812F77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</w:rPr>
        <w:pict>
          <v:roundrect id="_x0000_s1057" style="position:absolute;left:0;text-align:left;margin-left:11.65pt;margin-top:3.15pt;width:12.9pt;height:10.15pt;z-index:2516715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" fillcolor="window" strokecolor="#f79646" strokeweight="2pt"/>
        </w:pict>
      </w:r>
      <w:r w:rsidRPr="0060475B">
        <w:rPr>
          <w:rFonts w:ascii="Times New Roman" w:hAnsi="Times New Roman"/>
          <w:color w:val="000000"/>
          <w:sz w:val="28"/>
          <w:szCs w:val="28"/>
        </w:rPr>
        <w:t>2)     Ну,  иди  сюда,   погрейся да поешь  со мной!</w:t>
      </w:r>
    </w:p>
    <w:p w:rsidR="00970FB5" w:rsidRPr="0060475B" w:rsidRDefault="00970FB5" w:rsidP="00812F77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noProof/>
        </w:rPr>
        <w:pict>
          <v:roundrect id="_x0000_s1058" style="position:absolute;left:0;text-align:left;margin-left:12.5pt;margin-top:2.8pt;width:12.9pt;height:10.15pt;z-index:2516725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" fillcolor="window" strokecolor="#f79646" strokeweight="2pt"/>
        </w:pict>
      </w:r>
      <w:r w:rsidRPr="0060475B">
        <w:rPr>
          <w:rFonts w:ascii="Times New Roman" w:hAnsi="Times New Roman"/>
          <w:bCs/>
          <w:color w:val="000000"/>
          <w:sz w:val="28"/>
          <w:szCs w:val="28"/>
        </w:rPr>
        <w:t xml:space="preserve">3)     </w:t>
      </w:r>
      <w:r w:rsidRPr="0060475B">
        <w:rPr>
          <w:rFonts w:ascii="Times New Roman" w:hAnsi="Times New Roman"/>
          <w:color w:val="000000"/>
          <w:sz w:val="28"/>
          <w:szCs w:val="28"/>
        </w:rPr>
        <w:t xml:space="preserve">Оставайся у  меня  </w:t>
      </w:r>
      <w:r w:rsidRPr="0060475B">
        <w:rPr>
          <w:rFonts w:ascii="Times New Roman" w:hAnsi="Times New Roman"/>
          <w:bCs/>
          <w:color w:val="000000"/>
          <w:sz w:val="28"/>
          <w:szCs w:val="28"/>
        </w:rPr>
        <w:t>на зиму.</w:t>
      </w:r>
    </w:p>
    <w:p w:rsidR="00970FB5" w:rsidRPr="0060475B" w:rsidRDefault="00970FB5" w:rsidP="00812F7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70FB5" w:rsidRPr="0060475B" w:rsidRDefault="00970FB5" w:rsidP="00812F7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475B">
        <w:rPr>
          <w:rFonts w:ascii="Times New Roman" w:hAnsi="Times New Roman"/>
          <w:b/>
          <w:color w:val="000000"/>
          <w:sz w:val="28"/>
          <w:szCs w:val="28"/>
        </w:rPr>
        <w:t>6.</w:t>
      </w:r>
      <w:r w:rsidRPr="0060475B">
        <w:rPr>
          <w:rFonts w:ascii="Times New Roman" w:hAnsi="Times New Roman"/>
          <w:color w:val="000000"/>
          <w:sz w:val="28"/>
          <w:szCs w:val="28"/>
        </w:rPr>
        <w:t>ЗачтополучилаДюймовочка своё имя?</w:t>
      </w:r>
    </w:p>
    <w:p w:rsidR="00970FB5" w:rsidRPr="0060475B" w:rsidRDefault="00970FB5" w:rsidP="00812F7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</w:rPr>
        <w:pict>
          <v:roundrect id="_x0000_s1059" style="position:absolute;left:0;text-align:left;margin-left:12.5pt;margin-top:2.75pt;width:12.9pt;height:10.15pt;z-index:2516736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" fillcolor="window" strokecolor="#f79646" strokeweight="2pt"/>
        </w:pict>
      </w:r>
      <w:r w:rsidRPr="0060475B">
        <w:rPr>
          <w:rFonts w:ascii="Times New Roman" w:hAnsi="Times New Roman"/>
          <w:bCs/>
          <w:color w:val="000000"/>
          <w:sz w:val="28"/>
          <w:szCs w:val="28"/>
        </w:rPr>
        <w:t xml:space="preserve">1)     </w:t>
      </w:r>
      <w:r w:rsidRPr="0060475B">
        <w:rPr>
          <w:rFonts w:ascii="Times New Roman" w:hAnsi="Times New Roman"/>
          <w:color w:val="000000"/>
          <w:sz w:val="28"/>
          <w:szCs w:val="28"/>
        </w:rPr>
        <w:t>за  свою  красоту</w:t>
      </w:r>
    </w:p>
    <w:p w:rsidR="00970FB5" w:rsidRPr="0060475B" w:rsidRDefault="00970FB5" w:rsidP="00812F77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</w:rPr>
        <w:pict>
          <v:roundrect id="_x0000_s1060" style="position:absolute;left:0;text-align:left;margin-left:12.45pt;margin-top:3.2pt;width:12.9pt;height:10.15pt;z-index:25167462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" fillcolor="window" strokecolor="#f79646" strokeweight="2pt"/>
        </w:pict>
      </w:r>
      <w:r w:rsidRPr="0060475B">
        <w:rPr>
          <w:rFonts w:ascii="Times New Roman" w:hAnsi="Times New Roman"/>
          <w:color w:val="000000"/>
          <w:sz w:val="28"/>
          <w:szCs w:val="28"/>
        </w:rPr>
        <w:t>2)      за то,  что  мало ела</w:t>
      </w:r>
    </w:p>
    <w:p w:rsidR="00970FB5" w:rsidRPr="0060475B" w:rsidRDefault="00970FB5" w:rsidP="00812F7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noProof/>
        </w:rPr>
        <w:pict>
          <v:roundrect id="_x0000_s1061" style="position:absolute;left:0;text-align:left;margin-left:12.2pt;margin-top:2.95pt;width:12.9pt;height:10.15pt;z-index:25167564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" fillcolor="window" strokecolor="#f79646" strokeweight="2pt"/>
        </w:pict>
      </w:r>
      <w:r w:rsidRPr="0060475B">
        <w:rPr>
          <w:rFonts w:ascii="Times New Roman" w:hAnsi="Times New Roman"/>
          <w:color w:val="000000"/>
          <w:sz w:val="28"/>
          <w:szCs w:val="28"/>
        </w:rPr>
        <w:t>3)      за свой  рост</w:t>
      </w:r>
    </w:p>
    <w:p w:rsidR="00970FB5" w:rsidRDefault="00970FB5" w:rsidP="00A53AB5">
      <w:pPr>
        <w:rPr>
          <w:rFonts w:ascii="Times New Roman" w:hAnsi="Times New Roman"/>
          <w:color w:val="000000"/>
          <w:sz w:val="28"/>
          <w:szCs w:val="28"/>
        </w:rPr>
      </w:pPr>
    </w:p>
    <w:p w:rsidR="00970FB5" w:rsidRDefault="00970FB5" w:rsidP="00A53AB5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970FB5" w:rsidRDefault="00970FB5" w:rsidP="00A53AB5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970FB5" w:rsidRDefault="00970FB5" w:rsidP="00A53AB5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970FB5" w:rsidRDefault="00970FB5" w:rsidP="00A53AB5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970FB5" w:rsidRPr="0060475B" w:rsidRDefault="00970FB5" w:rsidP="00A53AB5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60475B">
        <w:rPr>
          <w:rFonts w:ascii="Times New Roman" w:hAnsi="Times New Roman"/>
          <w:b/>
          <w:bCs/>
          <w:color w:val="000000"/>
          <w:sz w:val="28"/>
          <w:szCs w:val="28"/>
        </w:rPr>
        <w:t>Часть   2</w:t>
      </w:r>
    </w:p>
    <w:p w:rsidR="00970FB5" w:rsidRPr="0060475B" w:rsidRDefault="00970FB5" w:rsidP="00812F7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970FB5" w:rsidRPr="0060475B" w:rsidRDefault="00970FB5" w:rsidP="00812F7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475B">
        <w:rPr>
          <w:rFonts w:ascii="Times New Roman" w:hAnsi="Times New Roman"/>
          <w:color w:val="000000"/>
          <w:sz w:val="28"/>
          <w:szCs w:val="28"/>
        </w:rPr>
        <w:t>Привыполнениизаданийэтой  части (7-11) запиши  ответ.</w:t>
      </w:r>
    </w:p>
    <w:p w:rsidR="00970FB5" w:rsidRPr="0060475B" w:rsidRDefault="00970FB5" w:rsidP="00812F7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70FB5" w:rsidRPr="0060475B" w:rsidRDefault="00970FB5" w:rsidP="00812F7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475B">
        <w:rPr>
          <w:rFonts w:ascii="Times New Roman" w:hAnsi="Times New Roman"/>
          <w:b/>
          <w:color w:val="000000"/>
          <w:sz w:val="28"/>
          <w:szCs w:val="28"/>
        </w:rPr>
        <w:t>7.</w:t>
      </w:r>
      <w:r w:rsidRPr="0060475B">
        <w:rPr>
          <w:rFonts w:ascii="Times New Roman" w:hAnsi="Times New Roman"/>
          <w:color w:val="000000"/>
          <w:sz w:val="28"/>
          <w:szCs w:val="28"/>
        </w:rPr>
        <w:t>Восстанови       последовательность событий.</w:t>
      </w:r>
    </w:p>
    <w:p w:rsidR="00970FB5" w:rsidRPr="0060475B" w:rsidRDefault="00970FB5" w:rsidP="00812F7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475B">
        <w:rPr>
          <w:rFonts w:ascii="Times New Roman" w:hAnsi="Times New Roman"/>
          <w:color w:val="000000"/>
          <w:sz w:val="28"/>
          <w:szCs w:val="28"/>
        </w:rPr>
        <w:t>А)  Наступление  холодов.</w:t>
      </w:r>
    </w:p>
    <w:p w:rsidR="00970FB5" w:rsidRPr="0060475B" w:rsidRDefault="00970FB5" w:rsidP="00812F7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475B">
        <w:rPr>
          <w:rFonts w:ascii="Times New Roman" w:hAnsi="Times New Roman"/>
          <w:color w:val="000000"/>
          <w:sz w:val="28"/>
          <w:szCs w:val="28"/>
        </w:rPr>
        <w:t>Б) Жизнь Дюймовочки  в  лесу.</w:t>
      </w:r>
    </w:p>
    <w:p w:rsidR="00970FB5" w:rsidRPr="0060475B" w:rsidRDefault="00970FB5" w:rsidP="00812F7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475B">
        <w:rPr>
          <w:rFonts w:ascii="Times New Roman" w:hAnsi="Times New Roman"/>
          <w:color w:val="000000"/>
          <w:sz w:val="28"/>
          <w:szCs w:val="28"/>
        </w:rPr>
        <w:t>В)   Приют  у  полевой  мыши.</w:t>
      </w:r>
    </w:p>
    <w:p w:rsidR="00970FB5" w:rsidRPr="0060475B" w:rsidRDefault="00970FB5" w:rsidP="00812F7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475B">
        <w:rPr>
          <w:rFonts w:ascii="Times New Roman" w:hAnsi="Times New Roman"/>
          <w:color w:val="000000"/>
          <w:sz w:val="28"/>
          <w:szCs w:val="28"/>
        </w:rPr>
        <w:t xml:space="preserve">Г)  В  поисках  приюта на </w:t>
      </w:r>
      <w:r w:rsidRPr="0060475B">
        <w:rPr>
          <w:rFonts w:ascii="Times New Roman" w:hAnsi="Times New Roman"/>
          <w:bCs/>
          <w:color w:val="000000"/>
          <w:sz w:val="28"/>
          <w:szCs w:val="28"/>
        </w:rPr>
        <w:t>зиму.</w:t>
      </w:r>
    </w:p>
    <w:p w:rsidR="00970FB5" w:rsidRPr="0060475B" w:rsidRDefault="00970FB5" w:rsidP="00812F7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475B">
        <w:rPr>
          <w:rFonts w:ascii="Times New Roman" w:hAnsi="Times New Roman"/>
          <w:bCs/>
          <w:color w:val="000000"/>
          <w:sz w:val="28"/>
          <w:szCs w:val="28"/>
        </w:rPr>
        <w:t>Ответ:____________________</w:t>
      </w:r>
    </w:p>
    <w:p w:rsidR="00970FB5" w:rsidRPr="0060475B" w:rsidRDefault="00970FB5" w:rsidP="00812F7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70FB5" w:rsidRPr="0060475B" w:rsidRDefault="00970FB5" w:rsidP="00812F7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475B">
        <w:rPr>
          <w:rFonts w:ascii="Times New Roman" w:hAnsi="Times New Roman"/>
          <w:b/>
          <w:color w:val="000000"/>
          <w:sz w:val="28"/>
          <w:szCs w:val="28"/>
        </w:rPr>
        <w:t>8.</w:t>
      </w:r>
      <w:r w:rsidRPr="0060475B">
        <w:rPr>
          <w:rFonts w:ascii="Times New Roman" w:hAnsi="Times New Roman"/>
          <w:color w:val="000000"/>
          <w:sz w:val="28"/>
          <w:szCs w:val="28"/>
        </w:rPr>
        <w:t>Что должна была выполнять Дюймовочка взамен на приют и еду в норкемыши?</w:t>
      </w:r>
    </w:p>
    <w:p w:rsidR="00970FB5" w:rsidRPr="00A53AB5" w:rsidRDefault="00970FB5" w:rsidP="00812F7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475B">
        <w:rPr>
          <w:rFonts w:ascii="Times New Roman" w:hAnsi="Times New Roman"/>
          <w:bCs/>
          <w:color w:val="000000"/>
          <w:sz w:val="28"/>
          <w:szCs w:val="28"/>
        </w:rPr>
        <w:t>Ответ:____________________________________________________________________________________________________________________________</w:t>
      </w:r>
      <w:r>
        <w:rPr>
          <w:rFonts w:ascii="Times New Roman" w:hAnsi="Times New Roman"/>
          <w:sz w:val="28"/>
          <w:szCs w:val="28"/>
        </w:rPr>
        <w:t>___</w:t>
      </w:r>
    </w:p>
    <w:p w:rsidR="00970FB5" w:rsidRPr="0060475B" w:rsidRDefault="00970FB5" w:rsidP="00812F7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475B">
        <w:rPr>
          <w:rFonts w:ascii="Times New Roman" w:hAnsi="Times New Roman"/>
          <w:b/>
          <w:color w:val="000000"/>
          <w:sz w:val="28"/>
          <w:szCs w:val="28"/>
        </w:rPr>
        <w:t>9.</w:t>
      </w:r>
      <w:r w:rsidRPr="0060475B">
        <w:rPr>
          <w:rFonts w:ascii="Times New Roman" w:hAnsi="Times New Roman"/>
          <w:color w:val="000000"/>
          <w:sz w:val="28"/>
          <w:szCs w:val="28"/>
        </w:rPr>
        <w:t>Чем казаласьдляДюймовочкикаждая снежинка?</w:t>
      </w:r>
    </w:p>
    <w:p w:rsidR="00970FB5" w:rsidRPr="0060475B" w:rsidRDefault="00970FB5" w:rsidP="00812F7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475B">
        <w:rPr>
          <w:rFonts w:ascii="Times New Roman" w:hAnsi="Times New Roman"/>
          <w:bCs/>
          <w:color w:val="000000"/>
          <w:sz w:val="28"/>
          <w:szCs w:val="28"/>
        </w:rPr>
        <w:t>Ответ:______________________________________________________________</w:t>
      </w:r>
      <w:r>
        <w:rPr>
          <w:rFonts w:ascii="Times New Roman" w:hAnsi="Times New Roman"/>
          <w:bCs/>
          <w:color w:val="000000"/>
          <w:sz w:val="28"/>
          <w:szCs w:val="28"/>
        </w:rPr>
        <w:t>_________________________________________________________________</w:t>
      </w:r>
    </w:p>
    <w:p w:rsidR="00970FB5" w:rsidRPr="0060475B" w:rsidRDefault="00970FB5" w:rsidP="00812F7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70FB5" w:rsidRPr="0060475B" w:rsidRDefault="00970FB5" w:rsidP="00812F7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475B">
        <w:rPr>
          <w:rFonts w:ascii="Times New Roman" w:hAnsi="Times New Roman"/>
          <w:b/>
          <w:color w:val="000000"/>
          <w:sz w:val="28"/>
          <w:szCs w:val="28"/>
        </w:rPr>
        <w:t>10.</w:t>
      </w:r>
      <w:r w:rsidRPr="0060475B">
        <w:rPr>
          <w:rFonts w:ascii="Times New Roman" w:hAnsi="Times New Roman"/>
          <w:color w:val="000000"/>
          <w:sz w:val="28"/>
          <w:szCs w:val="28"/>
        </w:rPr>
        <w:t xml:space="preserve">Используя текст произведения, допиши к прилагательным </w:t>
      </w:r>
      <w:r w:rsidRPr="0060475B">
        <w:rPr>
          <w:rFonts w:ascii="Times New Roman" w:hAnsi="Times New Roman"/>
          <w:b/>
          <w:color w:val="000000"/>
          <w:sz w:val="28"/>
          <w:szCs w:val="28"/>
        </w:rPr>
        <w:t xml:space="preserve">полевая, </w:t>
      </w:r>
      <w:r w:rsidRPr="0060475B">
        <w:rPr>
          <w:rFonts w:ascii="Times New Roman" w:hAnsi="Times New Roman"/>
          <w:b/>
          <w:bCs/>
          <w:color w:val="000000"/>
          <w:sz w:val="28"/>
          <w:szCs w:val="28"/>
        </w:rPr>
        <w:t>цветоч</w:t>
      </w:r>
      <w:r w:rsidRPr="0060475B">
        <w:rPr>
          <w:rFonts w:ascii="Times New Roman" w:hAnsi="Times New Roman"/>
          <w:b/>
          <w:bCs/>
          <w:color w:val="000000"/>
          <w:sz w:val="28"/>
          <w:szCs w:val="28"/>
        </w:rPr>
        <w:softHyphen/>
        <w:t xml:space="preserve">ный,   </w:t>
      </w:r>
      <w:r w:rsidRPr="0060475B">
        <w:rPr>
          <w:rFonts w:ascii="Times New Roman" w:hAnsi="Times New Roman"/>
          <w:b/>
          <w:color w:val="000000"/>
          <w:sz w:val="28"/>
          <w:szCs w:val="28"/>
        </w:rPr>
        <w:t>мёрзлая</w:t>
      </w:r>
      <w:r w:rsidRPr="0060475B">
        <w:rPr>
          <w:rFonts w:ascii="Times New Roman" w:hAnsi="Times New Roman"/>
          <w:color w:val="000000"/>
          <w:sz w:val="28"/>
          <w:szCs w:val="28"/>
        </w:rPr>
        <w:t xml:space="preserve">   имена   существительные.</w:t>
      </w:r>
    </w:p>
    <w:p w:rsidR="00970FB5" w:rsidRPr="0060475B" w:rsidRDefault="00970FB5" w:rsidP="00812F7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475B">
        <w:rPr>
          <w:rFonts w:ascii="Times New Roman" w:hAnsi="Times New Roman"/>
          <w:bCs/>
          <w:color w:val="000000"/>
          <w:sz w:val="28"/>
          <w:szCs w:val="28"/>
        </w:rPr>
        <w:t>Ответ:_____________________________________________________________________________________________________________________________________</w:t>
      </w:r>
      <w:r>
        <w:rPr>
          <w:rFonts w:ascii="Times New Roman" w:hAnsi="Times New Roman"/>
          <w:bCs/>
          <w:color w:val="000000"/>
          <w:sz w:val="28"/>
          <w:szCs w:val="28"/>
        </w:rPr>
        <w:t>___________________________________________________________</w:t>
      </w:r>
      <w:r w:rsidRPr="0060475B">
        <w:rPr>
          <w:rFonts w:ascii="Times New Roman" w:hAnsi="Times New Roman"/>
          <w:bCs/>
          <w:color w:val="000000"/>
          <w:sz w:val="28"/>
          <w:szCs w:val="28"/>
        </w:rPr>
        <w:t>_</w:t>
      </w:r>
    </w:p>
    <w:p w:rsidR="00970FB5" w:rsidRPr="0060475B" w:rsidRDefault="00970FB5" w:rsidP="00812F7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70FB5" w:rsidRPr="0060475B" w:rsidRDefault="00970FB5" w:rsidP="00812F7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475B">
        <w:rPr>
          <w:rFonts w:ascii="Times New Roman" w:hAnsi="Times New Roman"/>
          <w:b/>
          <w:color w:val="000000"/>
          <w:sz w:val="28"/>
          <w:szCs w:val="28"/>
        </w:rPr>
        <w:t>11.</w:t>
      </w:r>
      <w:r w:rsidRPr="0060475B">
        <w:rPr>
          <w:rFonts w:ascii="Times New Roman" w:hAnsi="Times New Roman"/>
          <w:color w:val="000000"/>
          <w:sz w:val="28"/>
          <w:szCs w:val="28"/>
        </w:rPr>
        <w:t>Используятекстпроизведения, восста</w:t>
      </w:r>
      <w:r w:rsidRPr="0060475B">
        <w:rPr>
          <w:rFonts w:ascii="Times New Roman" w:hAnsi="Times New Roman"/>
          <w:color w:val="000000"/>
          <w:sz w:val="28"/>
          <w:szCs w:val="28"/>
        </w:rPr>
        <w:softHyphen/>
        <w:t>новипредложение.</w:t>
      </w:r>
    </w:p>
    <w:p w:rsidR="00970FB5" w:rsidRPr="0060475B" w:rsidRDefault="00970FB5" w:rsidP="00812F7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475B">
        <w:rPr>
          <w:rFonts w:ascii="Times New Roman" w:hAnsi="Times New Roman"/>
          <w:color w:val="000000"/>
          <w:sz w:val="28"/>
          <w:szCs w:val="28"/>
        </w:rPr>
        <w:t>Ответ:   ____________   стала у</w:t>
      </w:r>
      <w:r w:rsidRPr="0060475B">
        <w:rPr>
          <w:rFonts w:ascii="Times New Roman" w:hAnsi="Times New Roman"/>
          <w:bCs/>
          <w:color w:val="000000"/>
          <w:sz w:val="28"/>
          <w:szCs w:val="28"/>
        </w:rPr>
        <w:t xml:space="preserve">порога,   как  </w:t>
      </w:r>
      <w:r w:rsidRPr="0060475B">
        <w:rPr>
          <w:rFonts w:ascii="Times New Roman" w:hAnsi="Times New Roman"/>
          <w:color w:val="000000"/>
          <w:sz w:val="28"/>
          <w:szCs w:val="28"/>
        </w:rPr>
        <w:t xml:space="preserve">___________,  </w:t>
      </w:r>
      <w:r w:rsidRPr="0060475B">
        <w:rPr>
          <w:rFonts w:ascii="Times New Roman" w:hAnsi="Times New Roman"/>
          <w:bCs/>
          <w:color w:val="000000"/>
          <w:sz w:val="28"/>
          <w:szCs w:val="28"/>
        </w:rPr>
        <w:t>и  попро</w:t>
      </w:r>
      <w:r w:rsidRPr="0060475B">
        <w:rPr>
          <w:rFonts w:ascii="Times New Roman" w:hAnsi="Times New Roman"/>
          <w:color w:val="000000"/>
          <w:sz w:val="28"/>
          <w:szCs w:val="28"/>
        </w:rPr>
        <w:t xml:space="preserve">сила </w:t>
      </w:r>
      <w:r w:rsidRPr="0060475B">
        <w:rPr>
          <w:rFonts w:ascii="Times New Roman" w:hAnsi="Times New Roman"/>
          <w:bCs/>
          <w:color w:val="000000"/>
          <w:sz w:val="28"/>
          <w:szCs w:val="28"/>
        </w:rPr>
        <w:t xml:space="preserve">подать </w:t>
      </w:r>
      <w:r w:rsidRPr="0060475B">
        <w:rPr>
          <w:rFonts w:ascii="Times New Roman" w:hAnsi="Times New Roman"/>
          <w:color w:val="000000"/>
          <w:sz w:val="28"/>
          <w:szCs w:val="28"/>
        </w:rPr>
        <w:t>ей ____________ячменного___________ – она два дня ничегоне ела.</w:t>
      </w:r>
    </w:p>
    <w:p w:rsidR="00970FB5" w:rsidRPr="0060475B" w:rsidRDefault="00970FB5" w:rsidP="00812F7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70FB5" w:rsidRPr="0060475B" w:rsidRDefault="00970FB5" w:rsidP="00812F7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70FB5" w:rsidRPr="0060475B" w:rsidRDefault="00970FB5" w:rsidP="00812F7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60475B">
        <w:rPr>
          <w:rFonts w:ascii="Times New Roman" w:hAnsi="Times New Roman"/>
          <w:b/>
          <w:bCs/>
          <w:color w:val="000000"/>
          <w:sz w:val="28"/>
          <w:szCs w:val="28"/>
        </w:rPr>
        <w:t>Часть   3</w:t>
      </w:r>
    </w:p>
    <w:p w:rsidR="00970FB5" w:rsidRPr="0060475B" w:rsidRDefault="00970FB5" w:rsidP="00812F7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70FB5" w:rsidRPr="0060475B" w:rsidRDefault="00970FB5" w:rsidP="00812F7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0475B">
        <w:rPr>
          <w:rFonts w:ascii="Times New Roman" w:hAnsi="Times New Roman"/>
          <w:color w:val="000000"/>
          <w:sz w:val="28"/>
          <w:szCs w:val="28"/>
        </w:rPr>
        <w:t>Сформулируй  и запиши  полный ответ.</w:t>
      </w:r>
    </w:p>
    <w:p w:rsidR="00970FB5" w:rsidRPr="0060475B" w:rsidRDefault="00970FB5" w:rsidP="00812F7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70FB5" w:rsidRPr="0060475B" w:rsidRDefault="00970FB5" w:rsidP="00812F7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475B">
        <w:rPr>
          <w:rFonts w:ascii="Times New Roman" w:hAnsi="Times New Roman"/>
          <w:b/>
          <w:color w:val="000000"/>
          <w:sz w:val="28"/>
          <w:szCs w:val="28"/>
        </w:rPr>
        <w:t>12.</w:t>
      </w:r>
      <w:r w:rsidRPr="0060475B">
        <w:rPr>
          <w:rFonts w:ascii="Times New Roman" w:hAnsi="Times New Roman"/>
          <w:color w:val="000000"/>
          <w:sz w:val="28"/>
          <w:szCs w:val="28"/>
        </w:rPr>
        <w:t>Какие чувства вызывает у тебя си</w:t>
      </w:r>
      <w:r w:rsidRPr="0060475B">
        <w:rPr>
          <w:rFonts w:ascii="Times New Roman" w:hAnsi="Times New Roman"/>
          <w:color w:val="000000"/>
          <w:sz w:val="28"/>
          <w:szCs w:val="28"/>
        </w:rPr>
        <w:softHyphen/>
        <w:t>туация, в которой оказалась Дюймо</w:t>
      </w:r>
      <w:r w:rsidRPr="0060475B">
        <w:rPr>
          <w:rFonts w:ascii="Times New Roman" w:hAnsi="Times New Roman"/>
          <w:color w:val="000000"/>
          <w:sz w:val="28"/>
          <w:szCs w:val="28"/>
        </w:rPr>
        <w:softHyphen/>
        <w:t>вочка?</w:t>
      </w:r>
    </w:p>
    <w:p w:rsidR="00970FB5" w:rsidRPr="0060475B" w:rsidRDefault="00970FB5" w:rsidP="00812F7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475B">
        <w:rPr>
          <w:rFonts w:ascii="Times New Roman" w:hAnsi="Times New Roman"/>
          <w:color w:val="000000"/>
          <w:sz w:val="28"/>
          <w:szCs w:val="28"/>
        </w:rPr>
        <w:t>Ответ:_____________________________________________________________________________________________________________________________________________________________________________________________________________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color w:val="000000"/>
          <w:sz w:val="28"/>
          <w:szCs w:val="28"/>
        </w:rPr>
        <w:t>______________________________________________________</w:t>
      </w:r>
    </w:p>
    <w:p w:rsidR="00970FB5" w:rsidRPr="0060475B" w:rsidRDefault="00970FB5" w:rsidP="00812F7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970FB5" w:rsidRPr="0060475B" w:rsidRDefault="00970FB5">
      <w:pPr>
        <w:widowControl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970FB5" w:rsidRPr="0060475B" w:rsidRDefault="00970FB5">
      <w:pPr>
        <w:widowControl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970FB5" w:rsidRDefault="00970FB5" w:rsidP="00812F7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highlight w:val="white"/>
        </w:rPr>
      </w:pPr>
    </w:p>
    <w:p w:rsidR="00970FB5" w:rsidRPr="00EB27B7" w:rsidRDefault="00970FB5" w:rsidP="00EB27B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П</w:t>
      </w:r>
      <w:r w:rsidRPr="00EB27B7">
        <w:rPr>
          <w:rFonts w:ascii="Times New Roman" w:hAnsi="Times New Roman"/>
          <w:b/>
          <w:color w:val="000000"/>
          <w:sz w:val="28"/>
          <w:szCs w:val="28"/>
        </w:rPr>
        <w:t>ромежуточная аттестация</w:t>
      </w:r>
    </w:p>
    <w:p w:rsidR="00970FB5" w:rsidRPr="00EB27B7" w:rsidRDefault="00970FB5" w:rsidP="00EB27B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B27B7">
        <w:rPr>
          <w:rFonts w:ascii="Times New Roman" w:hAnsi="Times New Roman"/>
          <w:b/>
          <w:sz w:val="28"/>
          <w:szCs w:val="28"/>
        </w:rPr>
        <w:t>по «Литературно</w:t>
      </w:r>
      <w:r>
        <w:rPr>
          <w:rFonts w:ascii="Times New Roman" w:hAnsi="Times New Roman"/>
          <w:b/>
          <w:sz w:val="28"/>
          <w:szCs w:val="28"/>
        </w:rPr>
        <w:t>му</w:t>
      </w:r>
      <w:r w:rsidRPr="00EB27B7">
        <w:rPr>
          <w:rFonts w:ascii="Times New Roman" w:hAnsi="Times New Roman"/>
          <w:b/>
          <w:sz w:val="28"/>
          <w:szCs w:val="28"/>
        </w:rPr>
        <w:t xml:space="preserve"> чтени</w:t>
      </w:r>
      <w:r>
        <w:rPr>
          <w:rFonts w:ascii="Times New Roman" w:hAnsi="Times New Roman"/>
          <w:b/>
          <w:sz w:val="28"/>
          <w:szCs w:val="28"/>
        </w:rPr>
        <w:t>ю</w:t>
      </w:r>
      <w:r w:rsidRPr="00EB27B7">
        <w:rPr>
          <w:rFonts w:ascii="Times New Roman" w:hAnsi="Times New Roman"/>
          <w:b/>
          <w:sz w:val="28"/>
          <w:szCs w:val="28"/>
        </w:rPr>
        <w:t xml:space="preserve"> на родном языке»</w:t>
      </w:r>
    </w:p>
    <w:p w:rsidR="00970FB5" w:rsidRDefault="00970FB5" w:rsidP="00EB27B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EB27B7">
        <w:rPr>
          <w:rFonts w:ascii="Times New Roman" w:hAnsi="Times New Roman"/>
          <w:b/>
          <w:color w:val="000000"/>
          <w:sz w:val="28"/>
          <w:szCs w:val="28"/>
        </w:rPr>
        <w:t>за курс 2 класса</w:t>
      </w:r>
    </w:p>
    <w:p w:rsidR="00970FB5" w:rsidRPr="00EB27B7" w:rsidRDefault="00970FB5" w:rsidP="00EB27B7">
      <w:pPr>
        <w:widowControl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u w:val="single"/>
        </w:rPr>
      </w:pPr>
      <w:r w:rsidRPr="00EB27B7">
        <w:rPr>
          <w:rFonts w:ascii="Times New Roman" w:hAnsi="Times New Roman"/>
          <w:b/>
          <w:bCs/>
          <w:color w:val="000000"/>
          <w:sz w:val="28"/>
          <w:szCs w:val="28"/>
        </w:rPr>
        <w:t xml:space="preserve">Фамилия, имя учащегося </w:t>
      </w:r>
      <w:r w:rsidRPr="00EB27B7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 xml:space="preserve">________________________________________           </w:t>
      </w:r>
    </w:p>
    <w:p w:rsidR="00970FB5" w:rsidRDefault="00970FB5" w:rsidP="00EB27B7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u w:val="single"/>
        </w:rPr>
      </w:pPr>
    </w:p>
    <w:p w:rsidR="00970FB5" w:rsidRPr="00EB27B7" w:rsidRDefault="00970FB5" w:rsidP="00EB27B7">
      <w:pPr>
        <w:widowControl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3</w:t>
      </w:r>
      <w:r w:rsidRPr="00EB27B7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– </w:t>
      </w:r>
      <w:r w:rsidRPr="00EB27B7">
        <w:rPr>
          <w:rFonts w:ascii="Times New Roman" w:hAnsi="Times New Roman"/>
          <w:b/>
          <w:bCs/>
          <w:color w:val="000000"/>
          <w:sz w:val="28"/>
          <w:szCs w:val="28"/>
        </w:rPr>
        <w:t>вариант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.</w:t>
      </w:r>
    </w:p>
    <w:p w:rsidR="00970FB5" w:rsidRDefault="00970FB5" w:rsidP="00812F7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highlight w:val="white"/>
        </w:rPr>
      </w:pPr>
    </w:p>
    <w:p w:rsidR="00970FB5" w:rsidRPr="0060475B" w:rsidRDefault="00970FB5" w:rsidP="00812F7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highlight w:val="white"/>
        </w:rPr>
      </w:pPr>
    </w:p>
    <w:p w:rsidR="00970FB5" w:rsidRPr="0060475B" w:rsidRDefault="00970FB5" w:rsidP="00812F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white"/>
        </w:rPr>
      </w:pPr>
      <w:r w:rsidRPr="0060475B">
        <w:rPr>
          <w:rFonts w:ascii="Times New Roman" w:hAnsi="Times New Roman"/>
          <w:color w:val="000000"/>
          <w:sz w:val="28"/>
          <w:szCs w:val="28"/>
          <w:highlight w:val="white"/>
        </w:rPr>
        <w:t>Прочитай   текст.</w:t>
      </w:r>
    </w:p>
    <w:p w:rsidR="00970FB5" w:rsidRPr="0060475B" w:rsidRDefault="00970FB5" w:rsidP="00812F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highlight w:val="white"/>
        </w:rPr>
      </w:pPr>
      <w:r w:rsidRPr="0060475B">
        <w:rPr>
          <w:rFonts w:ascii="Times New Roman" w:hAnsi="Times New Roman"/>
          <w:b/>
          <w:bCs/>
          <w:color w:val="000000"/>
          <w:sz w:val="28"/>
          <w:szCs w:val="28"/>
          <w:highlight w:val="white"/>
        </w:rPr>
        <w:t>Подорожник.</w:t>
      </w:r>
    </w:p>
    <w:p w:rsidR="00970FB5" w:rsidRPr="0060475B" w:rsidRDefault="00970FB5" w:rsidP="00812F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white"/>
        </w:rPr>
      </w:pPr>
      <w:r w:rsidRPr="0060475B">
        <w:rPr>
          <w:rFonts w:ascii="Times New Roman" w:hAnsi="Times New Roman"/>
          <w:color w:val="000000"/>
          <w:sz w:val="28"/>
          <w:szCs w:val="28"/>
          <w:highlight w:val="white"/>
        </w:rPr>
        <w:t>Когда испанский король послал своих солдат покорять</w:t>
      </w:r>
      <w:r w:rsidRPr="0060475B">
        <w:rPr>
          <w:rFonts w:ascii="Times New Roman" w:hAnsi="Times New Roman"/>
          <w:color w:val="000000"/>
          <w:sz w:val="28"/>
          <w:szCs w:val="28"/>
          <w:highlight w:val="white"/>
          <w:vertAlign w:val="superscript"/>
        </w:rPr>
        <w:t>1</w:t>
      </w:r>
      <w:r w:rsidRPr="0060475B">
        <w:rPr>
          <w:rFonts w:ascii="Times New Roman" w:hAnsi="Times New Roman"/>
          <w:color w:val="000000"/>
          <w:sz w:val="28"/>
          <w:szCs w:val="28"/>
          <w:highlight w:val="white"/>
        </w:rPr>
        <w:t xml:space="preserve"> американских индейцев, он и не предполагал, что направляет туда ещё одного завоевателя. Этим завоевателем оказался подорожник. Благодаря своей напористости европейский пришелец отвоевал у местных растений значительную территорию.  Вот  как  это  случилось.</w:t>
      </w:r>
    </w:p>
    <w:p w:rsidR="00970FB5" w:rsidRPr="0060475B" w:rsidRDefault="00970FB5" w:rsidP="00812F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white"/>
        </w:rPr>
      </w:pPr>
      <w:r w:rsidRPr="0060475B">
        <w:rPr>
          <w:rFonts w:ascii="Times New Roman" w:hAnsi="Times New Roman"/>
          <w:color w:val="000000"/>
          <w:sz w:val="28"/>
          <w:szCs w:val="28"/>
          <w:highlight w:val="white"/>
        </w:rPr>
        <w:t>В сырую погоду семена подорожника становились липкими — как клеем приклеивались к подошвам солдатских сапог. Вместе с ними переплыли в Америку, и пошли бродить по новой стране. Где проходили солдаты, там вырастал и подорожник. «След белого человека» — назвали его краснокожие индейцы</w:t>
      </w:r>
      <w:r w:rsidRPr="0060475B">
        <w:rPr>
          <w:rFonts w:ascii="Times New Roman" w:hAnsi="Times New Roman"/>
          <w:color w:val="000000"/>
          <w:sz w:val="28"/>
          <w:szCs w:val="28"/>
          <w:highlight w:val="white"/>
          <w:vertAlign w:val="superscript"/>
        </w:rPr>
        <w:t>2</w:t>
      </w:r>
      <w:r w:rsidRPr="0060475B">
        <w:rPr>
          <w:rFonts w:ascii="Times New Roman" w:hAnsi="Times New Roman"/>
          <w:color w:val="000000"/>
          <w:sz w:val="28"/>
          <w:szCs w:val="28"/>
          <w:highlight w:val="white"/>
        </w:rPr>
        <w:t>.</w:t>
      </w:r>
    </w:p>
    <w:p w:rsidR="00970FB5" w:rsidRPr="0060475B" w:rsidRDefault="00970FB5" w:rsidP="00812F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white"/>
        </w:rPr>
      </w:pPr>
      <w:r w:rsidRPr="0060475B">
        <w:rPr>
          <w:rFonts w:ascii="Times New Roman" w:hAnsi="Times New Roman"/>
          <w:color w:val="000000"/>
          <w:sz w:val="28"/>
          <w:szCs w:val="28"/>
          <w:highlight w:val="white"/>
        </w:rPr>
        <w:t>В Америке подорожник прижился по дорогам.  И у нас растёт вдоль дорог.</w:t>
      </w:r>
    </w:p>
    <w:p w:rsidR="00970FB5" w:rsidRPr="0060475B" w:rsidRDefault="00970FB5" w:rsidP="00812F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white"/>
        </w:rPr>
      </w:pPr>
      <w:r w:rsidRPr="0060475B">
        <w:rPr>
          <w:rFonts w:ascii="Times New Roman" w:hAnsi="Times New Roman"/>
          <w:color w:val="000000"/>
          <w:sz w:val="28"/>
          <w:szCs w:val="28"/>
          <w:highlight w:val="white"/>
        </w:rPr>
        <w:t>Дорога — место беспокойное. Прошёл человек — наступил на растение. Промчалась машина — переехала его колесом. Многие растения не выносят вытаптывания, уходят от дороги подальше. А подорожник остаётся. Выжить ему помогают упругие листья и   стебли.   Придавил   их   ногой   —   пригнулись.    Отошёл    —    выпрямились,    как    пружины.</w:t>
      </w:r>
    </w:p>
    <w:p w:rsidR="00970FB5" w:rsidRPr="0060475B" w:rsidRDefault="00970FB5" w:rsidP="00812F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white"/>
        </w:rPr>
      </w:pPr>
      <w:r w:rsidRPr="0060475B">
        <w:rPr>
          <w:rFonts w:ascii="Times New Roman" w:hAnsi="Times New Roman"/>
          <w:color w:val="000000"/>
          <w:sz w:val="28"/>
          <w:szCs w:val="28"/>
          <w:highlight w:val="white"/>
        </w:rPr>
        <w:t>Листья подорожника не только очень выносливы, но и полезны. Если в пути натрёшь ногу — беда поправима. Сорви лист подорожника, разомни и приложи к ранке. От клейкого сока боль уймётся. Можно снова  шагать  по  дорожке.</w:t>
      </w:r>
    </w:p>
    <w:p w:rsidR="00970FB5" w:rsidRPr="0060475B" w:rsidRDefault="00970FB5" w:rsidP="00812F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white"/>
        </w:rPr>
      </w:pPr>
    </w:p>
    <w:p w:rsidR="00970FB5" w:rsidRPr="0060475B" w:rsidRDefault="00970FB5" w:rsidP="00812F77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8"/>
          <w:szCs w:val="28"/>
          <w:highlight w:val="white"/>
        </w:rPr>
      </w:pPr>
      <w:r w:rsidRPr="0060475B">
        <w:rPr>
          <w:rFonts w:ascii="Times New Roman" w:hAnsi="Times New Roman"/>
          <w:color w:val="000000"/>
          <w:sz w:val="28"/>
          <w:szCs w:val="28"/>
          <w:highlight w:val="white"/>
        </w:rPr>
        <w:t>По Н. Осипову</w:t>
      </w:r>
    </w:p>
    <w:p w:rsidR="00970FB5" w:rsidRPr="0060475B" w:rsidRDefault="00970FB5" w:rsidP="00812F77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  <w:highlight w:val="white"/>
        </w:rPr>
      </w:pPr>
      <w:r w:rsidRPr="0060475B">
        <w:rPr>
          <w:rFonts w:ascii="Times New Roman" w:hAnsi="Times New Roman"/>
          <w:color w:val="000000"/>
          <w:sz w:val="28"/>
          <w:szCs w:val="28"/>
          <w:highlight w:val="white"/>
        </w:rPr>
        <w:t xml:space="preserve"> (173 слова)</w:t>
      </w:r>
    </w:p>
    <w:p w:rsidR="00970FB5" w:rsidRDefault="00970FB5">
      <w:pPr>
        <w:rPr>
          <w:rFonts w:ascii="Times New Roman" w:hAnsi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/>
          <w:color w:val="000000"/>
          <w:sz w:val="28"/>
          <w:szCs w:val="28"/>
          <w:highlight w:val="white"/>
        </w:rPr>
        <w:br w:type="page"/>
      </w:r>
    </w:p>
    <w:p w:rsidR="00970FB5" w:rsidRPr="0060475B" w:rsidRDefault="00970FB5" w:rsidP="00812F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</w:p>
    <w:p w:rsidR="00970FB5" w:rsidRPr="0060475B" w:rsidRDefault="00970FB5" w:rsidP="00812F7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highlight w:val="white"/>
        </w:rPr>
      </w:pPr>
      <w:r w:rsidRPr="0060475B">
        <w:rPr>
          <w:rFonts w:ascii="Times New Roman" w:hAnsi="Times New Roman"/>
          <w:b/>
          <w:bCs/>
          <w:color w:val="000000"/>
          <w:sz w:val="28"/>
          <w:szCs w:val="28"/>
          <w:highlight w:val="white"/>
        </w:rPr>
        <w:t>Часть   1</w:t>
      </w:r>
    </w:p>
    <w:p w:rsidR="00970FB5" w:rsidRPr="0060475B" w:rsidRDefault="00970FB5" w:rsidP="00812F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highlight w:val="white"/>
        </w:rPr>
      </w:pPr>
    </w:p>
    <w:p w:rsidR="00970FB5" w:rsidRPr="0060475B" w:rsidRDefault="00970FB5" w:rsidP="00812F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white"/>
        </w:rPr>
      </w:pPr>
      <w:r w:rsidRPr="0060475B">
        <w:rPr>
          <w:rFonts w:ascii="Times New Roman" w:hAnsi="Times New Roman"/>
          <w:color w:val="000000"/>
          <w:sz w:val="28"/>
          <w:szCs w:val="28"/>
          <w:highlight w:val="white"/>
        </w:rPr>
        <w:t>При выполнении заданий этой части зачеркни (х), номер которой соответствует выбранному тобой  ответу.</w:t>
      </w:r>
    </w:p>
    <w:p w:rsidR="00970FB5" w:rsidRPr="0060475B" w:rsidRDefault="00970FB5" w:rsidP="00812F77">
      <w:pPr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white"/>
        </w:rPr>
      </w:pPr>
      <w:r w:rsidRPr="0060475B">
        <w:rPr>
          <w:rFonts w:ascii="Times New Roman" w:hAnsi="Times New Roman"/>
          <w:b/>
          <w:bCs/>
          <w:color w:val="000000"/>
          <w:sz w:val="28"/>
          <w:szCs w:val="28"/>
          <w:highlight w:val="white"/>
        </w:rPr>
        <w:t>1.</w:t>
      </w:r>
      <w:r w:rsidRPr="0060475B">
        <w:rPr>
          <w:rFonts w:ascii="Times New Roman" w:hAnsi="Times New Roman"/>
          <w:color w:val="000000"/>
          <w:sz w:val="28"/>
          <w:szCs w:val="28"/>
          <w:highlight w:val="white"/>
        </w:rPr>
        <w:t xml:space="preserve">   Определи   жанр   произведения.</w:t>
      </w:r>
    </w:p>
    <w:p w:rsidR="00970FB5" w:rsidRPr="0060475B" w:rsidRDefault="00970FB5" w:rsidP="00812F7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white"/>
        </w:rPr>
      </w:pPr>
      <w:r w:rsidRPr="0060475B">
        <w:rPr>
          <w:rFonts w:ascii="Times New Roman" w:hAnsi="Times New Roman"/>
          <w:color w:val="000000"/>
          <w:sz w:val="28"/>
          <w:szCs w:val="28"/>
          <w:highlight w:val="white"/>
        </w:rPr>
        <w:t xml:space="preserve">    1)   сказка</w:t>
      </w:r>
    </w:p>
    <w:p w:rsidR="00970FB5" w:rsidRPr="0060475B" w:rsidRDefault="00970FB5" w:rsidP="00812F7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white"/>
        </w:rPr>
      </w:pPr>
      <w:r w:rsidRPr="0060475B">
        <w:rPr>
          <w:rFonts w:ascii="Times New Roman" w:hAnsi="Times New Roman"/>
          <w:color w:val="000000"/>
          <w:sz w:val="28"/>
          <w:szCs w:val="28"/>
          <w:highlight w:val="white"/>
        </w:rPr>
        <w:t xml:space="preserve">    2)   повесть</w:t>
      </w:r>
    </w:p>
    <w:p w:rsidR="00970FB5" w:rsidRPr="0060475B" w:rsidRDefault="00970FB5" w:rsidP="00812F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  <w:r w:rsidRPr="0060475B">
        <w:rPr>
          <w:rFonts w:ascii="Times New Roman" w:hAnsi="Times New Roman"/>
          <w:color w:val="000000"/>
          <w:sz w:val="28"/>
          <w:szCs w:val="28"/>
          <w:highlight w:val="white"/>
        </w:rPr>
        <w:t xml:space="preserve">    3)   рассказ</w:t>
      </w:r>
    </w:p>
    <w:p w:rsidR="00970FB5" w:rsidRPr="0060475B" w:rsidRDefault="00970FB5" w:rsidP="00812F7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white"/>
        </w:rPr>
      </w:pPr>
    </w:p>
    <w:p w:rsidR="00970FB5" w:rsidRPr="0060475B" w:rsidRDefault="00970FB5" w:rsidP="00812F7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white"/>
        </w:rPr>
      </w:pPr>
      <w:r w:rsidRPr="0060475B">
        <w:rPr>
          <w:rFonts w:ascii="Times New Roman" w:hAnsi="Times New Roman"/>
          <w:b/>
          <w:bCs/>
          <w:color w:val="000000"/>
          <w:sz w:val="28"/>
          <w:szCs w:val="28"/>
          <w:highlight w:val="white"/>
        </w:rPr>
        <w:t>2.</w:t>
      </w:r>
      <w:r w:rsidRPr="0060475B">
        <w:rPr>
          <w:rFonts w:ascii="Times New Roman" w:hAnsi="Times New Roman"/>
          <w:color w:val="000000"/>
          <w:sz w:val="28"/>
          <w:szCs w:val="28"/>
          <w:highlight w:val="white"/>
        </w:rPr>
        <w:t xml:space="preserve">    Кого   или   что   называет   автор   «европейским   пришельцем»?</w:t>
      </w:r>
    </w:p>
    <w:p w:rsidR="00970FB5" w:rsidRPr="0060475B" w:rsidRDefault="00970FB5" w:rsidP="00812F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white"/>
        </w:rPr>
      </w:pPr>
      <w:r w:rsidRPr="0060475B">
        <w:rPr>
          <w:rFonts w:ascii="Times New Roman" w:hAnsi="Times New Roman"/>
          <w:color w:val="000000"/>
          <w:sz w:val="28"/>
          <w:szCs w:val="28"/>
          <w:highlight w:val="white"/>
        </w:rPr>
        <w:t xml:space="preserve">    1)   подорожник</w:t>
      </w:r>
    </w:p>
    <w:p w:rsidR="00970FB5" w:rsidRPr="0060475B" w:rsidRDefault="00970FB5" w:rsidP="00812F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white"/>
        </w:rPr>
      </w:pPr>
      <w:r w:rsidRPr="0060475B">
        <w:rPr>
          <w:rFonts w:ascii="Times New Roman" w:hAnsi="Times New Roman"/>
          <w:color w:val="000000"/>
          <w:sz w:val="28"/>
          <w:szCs w:val="28"/>
          <w:highlight w:val="white"/>
        </w:rPr>
        <w:t xml:space="preserve">    2)   солдатские  сапоги</w:t>
      </w:r>
    </w:p>
    <w:p w:rsidR="00970FB5" w:rsidRPr="0060475B" w:rsidRDefault="00970FB5" w:rsidP="00812F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  <w:r w:rsidRPr="0060475B">
        <w:rPr>
          <w:rFonts w:ascii="Times New Roman" w:hAnsi="Times New Roman"/>
          <w:color w:val="000000"/>
          <w:sz w:val="28"/>
          <w:szCs w:val="28"/>
          <w:highlight w:val="white"/>
        </w:rPr>
        <w:t xml:space="preserve">    3)   солдат</w:t>
      </w:r>
    </w:p>
    <w:p w:rsidR="00970FB5" w:rsidRPr="0060475B" w:rsidRDefault="00970FB5" w:rsidP="00812F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white"/>
        </w:rPr>
      </w:pPr>
    </w:p>
    <w:p w:rsidR="00970FB5" w:rsidRPr="0060475B" w:rsidRDefault="00970FB5" w:rsidP="00812F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white"/>
        </w:rPr>
      </w:pPr>
      <w:r w:rsidRPr="0060475B">
        <w:rPr>
          <w:rFonts w:ascii="Times New Roman" w:hAnsi="Times New Roman"/>
          <w:b/>
          <w:bCs/>
          <w:color w:val="000000"/>
          <w:sz w:val="28"/>
          <w:szCs w:val="28"/>
          <w:highlight w:val="white"/>
        </w:rPr>
        <w:t>3.</w:t>
      </w:r>
      <w:r w:rsidRPr="0060475B">
        <w:rPr>
          <w:rFonts w:ascii="Times New Roman" w:hAnsi="Times New Roman"/>
          <w:color w:val="000000"/>
          <w:sz w:val="28"/>
          <w:szCs w:val="28"/>
          <w:highlight w:val="white"/>
        </w:rPr>
        <w:t xml:space="preserve">    С    чем     сравнивает    автор    листья     и стебли   подорожника?</w:t>
      </w:r>
    </w:p>
    <w:p w:rsidR="00970FB5" w:rsidRPr="0060475B" w:rsidRDefault="00970FB5" w:rsidP="00812F7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white"/>
        </w:rPr>
      </w:pPr>
      <w:r w:rsidRPr="0060475B">
        <w:rPr>
          <w:rFonts w:ascii="Times New Roman" w:hAnsi="Times New Roman"/>
          <w:color w:val="000000"/>
          <w:sz w:val="28"/>
          <w:szCs w:val="28"/>
          <w:highlight w:val="white"/>
        </w:rPr>
        <w:t xml:space="preserve">    1)   с  липким  клеем</w:t>
      </w:r>
    </w:p>
    <w:p w:rsidR="00970FB5" w:rsidRPr="0060475B" w:rsidRDefault="00970FB5" w:rsidP="00812F7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white"/>
        </w:rPr>
      </w:pPr>
      <w:r w:rsidRPr="0060475B">
        <w:rPr>
          <w:rFonts w:ascii="Times New Roman" w:hAnsi="Times New Roman"/>
          <w:color w:val="000000"/>
          <w:sz w:val="28"/>
          <w:szCs w:val="28"/>
          <w:highlight w:val="white"/>
        </w:rPr>
        <w:t xml:space="preserve">    2)   с  пружинами</w:t>
      </w:r>
    </w:p>
    <w:p w:rsidR="00970FB5" w:rsidRPr="0060475B" w:rsidRDefault="00970FB5" w:rsidP="00812F7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60475B">
        <w:rPr>
          <w:rFonts w:ascii="Times New Roman" w:hAnsi="Times New Roman"/>
          <w:color w:val="000000"/>
          <w:sz w:val="28"/>
          <w:szCs w:val="28"/>
        </w:rPr>
        <w:t xml:space="preserve">    3)   с колесом машины</w:t>
      </w:r>
    </w:p>
    <w:p w:rsidR="00970FB5" w:rsidRPr="0060475B" w:rsidRDefault="00970FB5" w:rsidP="00812F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white"/>
        </w:rPr>
      </w:pPr>
      <w:r w:rsidRPr="0060475B">
        <w:rPr>
          <w:rFonts w:ascii="Times New Roman" w:hAnsi="Times New Roman"/>
          <w:b/>
          <w:bCs/>
          <w:color w:val="000000"/>
          <w:sz w:val="28"/>
          <w:szCs w:val="28"/>
          <w:highlight w:val="white"/>
        </w:rPr>
        <w:t>4.</w:t>
      </w:r>
      <w:r w:rsidRPr="0060475B">
        <w:rPr>
          <w:rFonts w:ascii="Times New Roman" w:hAnsi="Times New Roman"/>
          <w:color w:val="000000"/>
          <w:sz w:val="28"/>
          <w:szCs w:val="28"/>
          <w:highlight w:val="white"/>
        </w:rPr>
        <w:t xml:space="preserve">    Как   семена   подорожника   оказались   в Америке?</w:t>
      </w:r>
    </w:p>
    <w:p w:rsidR="00970FB5" w:rsidRPr="0060475B" w:rsidRDefault="00970FB5" w:rsidP="00812F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white"/>
        </w:rPr>
      </w:pPr>
      <w:r w:rsidRPr="0060475B">
        <w:rPr>
          <w:rFonts w:ascii="Times New Roman" w:hAnsi="Times New Roman"/>
          <w:color w:val="000000"/>
          <w:sz w:val="28"/>
          <w:szCs w:val="28"/>
          <w:highlight w:val="white"/>
        </w:rPr>
        <w:t xml:space="preserve">    1)   семена   перенеслись   порывами   сильного  ветра</w:t>
      </w:r>
    </w:p>
    <w:p w:rsidR="00970FB5" w:rsidRPr="0060475B" w:rsidRDefault="00970FB5" w:rsidP="00812F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  <w:r w:rsidRPr="0060475B">
        <w:rPr>
          <w:rFonts w:ascii="Times New Roman" w:hAnsi="Times New Roman"/>
          <w:color w:val="000000"/>
          <w:sz w:val="28"/>
          <w:szCs w:val="28"/>
          <w:highlight w:val="white"/>
        </w:rPr>
        <w:t xml:space="preserve">    2)   семена завезли учёные</w:t>
      </w:r>
    </w:p>
    <w:p w:rsidR="00970FB5" w:rsidRPr="0060475B" w:rsidRDefault="00970FB5" w:rsidP="00812F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  <w:r w:rsidRPr="0060475B">
        <w:rPr>
          <w:rFonts w:ascii="Times New Roman" w:hAnsi="Times New Roman"/>
          <w:color w:val="000000"/>
          <w:sz w:val="28"/>
          <w:szCs w:val="28"/>
          <w:highlight w:val="white"/>
        </w:rPr>
        <w:t xml:space="preserve">    3)   семена    приклеивались    к    подошвам солдатских  сапог</w:t>
      </w:r>
    </w:p>
    <w:p w:rsidR="00970FB5" w:rsidRPr="0060475B" w:rsidRDefault="00970FB5" w:rsidP="00812F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white"/>
        </w:rPr>
      </w:pPr>
    </w:p>
    <w:p w:rsidR="00970FB5" w:rsidRPr="0060475B" w:rsidRDefault="00970FB5" w:rsidP="00812F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white"/>
        </w:rPr>
      </w:pPr>
      <w:r w:rsidRPr="0060475B">
        <w:rPr>
          <w:rFonts w:ascii="Times New Roman" w:hAnsi="Times New Roman"/>
          <w:b/>
          <w:bCs/>
          <w:color w:val="000000"/>
          <w:sz w:val="28"/>
          <w:szCs w:val="28"/>
          <w:highlight w:val="white"/>
        </w:rPr>
        <w:t>5.</w:t>
      </w:r>
      <w:r w:rsidRPr="0060475B">
        <w:rPr>
          <w:rFonts w:ascii="Times New Roman" w:hAnsi="Times New Roman"/>
          <w:color w:val="000000"/>
          <w:sz w:val="28"/>
          <w:szCs w:val="28"/>
          <w:highlight w:val="white"/>
        </w:rPr>
        <w:t xml:space="preserve">    Укажи    верное    объяснение    слова    «</w:t>
      </w:r>
      <w:r w:rsidRPr="0060475B">
        <w:rPr>
          <w:rFonts w:ascii="Times New Roman" w:hAnsi="Times New Roman"/>
          <w:b/>
          <w:bCs/>
          <w:color w:val="000000"/>
          <w:sz w:val="28"/>
          <w:szCs w:val="28"/>
          <w:highlight w:val="white"/>
        </w:rPr>
        <w:t>напористость»</w:t>
      </w:r>
      <w:r w:rsidRPr="0060475B">
        <w:rPr>
          <w:rFonts w:ascii="Times New Roman" w:hAnsi="Times New Roman"/>
          <w:color w:val="000000"/>
          <w:sz w:val="28"/>
          <w:szCs w:val="28"/>
          <w:highlight w:val="white"/>
        </w:rPr>
        <w:t>.</w:t>
      </w:r>
    </w:p>
    <w:p w:rsidR="00970FB5" w:rsidRPr="0060475B" w:rsidRDefault="00970FB5" w:rsidP="00812F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white"/>
        </w:rPr>
      </w:pPr>
      <w:r w:rsidRPr="0060475B">
        <w:rPr>
          <w:rFonts w:ascii="Times New Roman" w:hAnsi="Times New Roman"/>
          <w:color w:val="000000"/>
          <w:sz w:val="28"/>
          <w:szCs w:val="28"/>
          <w:highlight w:val="white"/>
        </w:rPr>
        <w:t xml:space="preserve">    1)   настойчивость,  энергичность</w:t>
      </w:r>
    </w:p>
    <w:p w:rsidR="00970FB5" w:rsidRPr="0060475B" w:rsidRDefault="00970FB5" w:rsidP="00812F7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white"/>
        </w:rPr>
      </w:pPr>
      <w:r w:rsidRPr="0060475B">
        <w:rPr>
          <w:rFonts w:ascii="Times New Roman" w:hAnsi="Times New Roman"/>
          <w:color w:val="000000"/>
          <w:sz w:val="28"/>
          <w:szCs w:val="28"/>
          <w:highlight w:val="white"/>
        </w:rPr>
        <w:t xml:space="preserve">    2)   имеющий поры, отверстия</w:t>
      </w:r>
    </w:p>
    <w:p w:rsidR="00970FB5" w:rsidRPr="0060475B" w:rsidRDefault="00970FB5" w:rsidP="00812F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  <w:r w:rsidRPr="0060475B">
        <w:rPr>
          <w:rFonts w:ascii="Times New Roman" w:hAnsi="Times New Roman"/>
          <w:color w:val="000000"/>
          <w:sz w:val="28"/>
          <w:szCs w:val="28"/>
          <w:highlight w:val="white"/>
        </w:rPr>
        <w:t xml:space="preserve">    3)   имеющий   опору   (предмет),   на   которую  можно опереться</w:t>
      </w:r>
    </w:p>
    <w:p w:rsidR="00970FB5" w:rsidRPr="0060475B" w:rsidRDefault="00970FB5" w:rsidP="00812F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white"/>
        </w:rPr>
      </w:pPr>
    </w:p>
    <w:p w:rsidR="00970FB5" w:rsidRPr="0060475B" w:rsidRDefault="00970FB5" w:rsidP="00812F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white"/>
        </w:rPr>
      </w:pPr>
      <w:r w:rsidRPr="0060475B">
        <w:rPr>
          <w:rFonts w:ascii="Times New Roman" w:hAnsi="Times New Roman"/>
          <w:b/>
          <w:bCs/>
          <w:color w:val="000000"/>
          <w:sz w:val="28"/>
          <w:szCs w:val="28"/>
          <w:highlight w:val="white"/>
        </w:rPr>
        <w:t>6.</w:t>
      </w:r>
      <w:r w:rsidRPr="0060475B">
        <w:rPr>
          <w:rFonts w:ascii="Times New Roman" w:hAnsi="Times New Roman"/>
          <w:color w:val="000000"/>
          <w:sz w:val="28"/>
          <w:szCs w:val="28"/>
          <w:highlight w:val="white"/>
        </w:rPr>
        <w:t xml:space="preserve">    Как    изменяются    семена    подорожника в   сырую   погоду?</w:t>
      </w:r>
    </w:p>
    <w:p w:rsidR="00970FB5" w:rsidRPr="0060475B" w:rsidRDefault="00970FB5" w:rsidP="00812F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white"/>
        </w:rPr>
      </w:pPr>
      <w:r w:rsidRPr="0060475B">
        <w:rPr>
          <w:rFonts w:ascii="Times New Roman" w:hAnsi="Times New Roman"/>
          <w:color w:val="000000"/>
          <w:sz w:val="28"/>
          <w:szCs w:val="28"/>
          <w:highlight w:val="white"/>
        </w:rPr>
        <w:t xml:space="preserve">    1)   увеличиваются  в  размере</w:t>
      </w:r>
    </w:p>
    <w:p w:rsidR="00970FB5" w:rsidRPr="0060475B" w:rsidRDefault="00970FB5" w:rsidP="00812F77">
      <w:pPr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white"/>
        </w:rPr>
      </w:pPr>
      <w:r w:rsidRPr="0060475B">
        <w:rPr>
          <w:rFonts w:ascii="Times New Roman" w:hAnsi="Times New Roman"/>
          <w:color w:val="000000"/>
          <w:sz w:val="28"/>
          <w:szCs w:val="28"/>
          <w:highlight w:val="white"/>
        </w:rPr>
        <w:t xml:space="preserve">    2)   становятся мокрыми</w:t>
      </w:r>
    </w:p>
    <w:p w:rsidR="00970FB5" w:rsidRPr="0060475B" w:rsidRDefault="00970FB5" w:rsidP="00812F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  <w:r w:rsidRPr="0060475B">
        <w:rPr>
          <w:rFonts w:ascii="Times New Roman" w:hAnsi="Times New Roman"/>
          <w:color w:val="000000"/>
          <w:sz w:val="28"/>
          <w:szCs w:val="28"/>
          <w:highlight w:val="white"/>
        </w:rPr>
        <w:t xml:space="preserve">    3)   становятся липкими</w:t>
      </w:r>
    </w:p>
    <w:p w:rsidR="00970FB5" w:rsidRPr="0060475B" w:rsidRDefault="00970FB5" w:rsidP="00812F7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</w:p>
    <w:p w:rsidR="00970FB5" w:rsidRPr="0060475B" w:rsidRDefault="00970FB5" w:rsidP="00812F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</w:p>
    <w:p w:rsidR="00970FB5" w:rsidRPr="0060475B" w:rsidRDefault="00970FB5" w:rsidP="00812F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</w:p>
    <w:p w:rsidR="00970FB5" w:rsidRPr="0060475B" w:rsidRDefault="00970FB5" w:rsidP="00812F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</w:p>
    <w:p w:rsidR="00970FB5" w:rsidRPr="0060475B" w:rsidRDefault="00970FB5" w:rsidP="00812F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</w:p>
    <w:p w:rsidR="00970FB5" w:rsidRDefault="00970FB5" w:rsidP="00812F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</w:p>
    <w:p w:rsidR="00970FB5" w:rsidRDefault="00970FB5" w:rsidP="00812F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</w:p>
    <w:p w:rsidR="00970FB5" w:rsidRDefault="00970FB5" w:rsidP="00812F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</w:p>
    <w:p w:rsidR="00970FB5" w:rsidRDefault="00970FB5" w:rsidP="00812F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</w:p>
    <w:p w:rsidR="00970FB5" w:rsidRPr="0060475B" w:rsidRDefault="00970FB5" w:rsidP="00812F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highlight w:val="white"/>
        </w:rPr>
      </w:pPr>
      <w:r w:rsidRPr="0060475B">
        <w:rPr>
          <w:rFonts w:ascii="Times New Roman" w:hAnsi="Times New Roman"/>
          <w:b/>
          <w:bCs/>
          <w:color w:val="000000"/>
          <w:sz w:val="28"/>
          <w:szCs w:val="28"/>
          <w:highlight w:val="white"/>
        </w:rPr>
        <w:t>Часть   2</w:t>
      </w:r>
    </w:p>
    <w:p w:rsidR="00970FB5" w:rsidRPr="0060475B" w:rsidRDefault="00970FB5" w:rsidP="00812F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highlight w:val="white"/>
        </w:rPr>
      </w:pPr>
    </w:p>
    <w:p w:rsidR="00970FB5" w:rsidRPr="0060475B" w:rsidRDefault="00970FB5" w:rsidP="00812F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  <w:r w:rsidRPr="0060475B">
        <w:rPr>
          <w:rFonts w:ascii="Times New Roman" w:hAnsi="Times New Roman"/>
          <w:color w:val="000000"/>
          <w:sz w:val="28"/>
          <w:szCs w:val="28"/>
          <w:highlight w:val="white"/>
        </w:rPr>
        <w:t>При выполнении заданий этой части (7-11) запиши ответ.</w:t>
      </w:r>
    </w:p>
    <w:p w:rsidR="00970FB5" w:rsidRPr="0060475B" w:rsidRDefault="00970FB5" w:rsidP="00812F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white"/>
        </w:rPr>
      </w:pPr>
    </w:p>
    <w:p w:rsidR="00970FB5" w:rsidRPr="0060475B" w:rsidRDefault="00970FB5" w:rsidP="00812F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white"/>
        </w:rPr>
      </w:pPr>
      <w:r w:rsidRPr="0060475B">
        <w:rPr>
          <w:rFonts w:ascii="Times New Roman" w:hAnsi="Times New Roman"/>
          <w:b/>
          <w:bCs/>
          <w:color w:val="000000"/>
          <w:sz w:val="28"/>
          <w:szCs w:val="28"/>
          <w:highlight w:val="white"/>
        </w:rPr>
        <w:t>7.</w:t>
      </w:r>
      <w:r w:rsidRPr="0060475B">
        <w:rPr>
          <w:rFonts w:ascii="Times New Roman" w:hAnsi="Times New Roman"/>
          <w:color w:val="000000"/>
          <w:sz w:val="28"/>
          <w:szCs w:val="28"/>
          <w:highlight w:val="white"/>
        </w:rPr>
        <w:t xml:space="preserve">   Как назвали подорожник краснокожиеиндейцы?</w:t>
      </w:r>
    </w:p>
    <w:p w:rsidR="00970FB5" w:rsidRPr="0060475B" w:rsidRDefault="00970FB5" w:rsidP="00812F7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60475B">
        <w:rPr>
          <w:rFonts w:ascii="Times New Roman" w:hAnsi="Times New Roman"/>
          <w:color w:val="000000"/>
          <w:sz w:val="28"/>
          <w:szCs w:val="28"/>
        </w:rPr>
        <w:t>Ответ:__________________________________________________________________</w:t>
      </w:r>
      <w:r>
        <w:rPr>
          <w:rFonts w:ascii="Times New Roman" w:hAnsi="Times New Roman"/>
          <w:color w:val="000000"/>
          <w:sz w:val="28"/>
          <w:szCs w:val="28"/>
        </w:rPr>
        <w:t>_____________________________________________________________</w:t>
      </w:r>
    </w:p>
    <w:p w:rsidR="00970FB5" w:rsidRPr="0060475B" w:rsidRDefault="00970FB5" w:rsidP="00812F7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70FB5" w:rsidRPr="0060475B" w:rsidRDefault="00970FB5" w:rsidP="00812F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white"/>
        </w:rPr>
      </w:pPr>
      <w:r w:rsidRPr="0060475B">
        <w:rPr>
          <w:rFonts w:ascii="Times New Roman" w:hAnsi="Times New Roman"/>
          <w:b/>
          <w:bCs/>
          <w:color w:val="000000"/>
          <w:sz w:val="28"/>
          <w:szCs w:val="28"/>
          <w:highlight w:val="white"/>
        </w:rPr>
        <w:t>8.</w:t>
      </w:r>
      <w:r w:rsidRPr="0060475B">
        <w:rPr>
          <w:rFonts w:ascii="Times New Roman" w:hAnsi="Times New Roman"/>
          <w:color w:val="000000"/>
          <w:sz w:val="28"/>
          <w:szCs w:val="28"/>
          <w:highlight w:val="white"/>
        </w:rPr>
        <w:t xml:space="preserve">    Восстанови последовательность событий текста.</w:t>
      </w:r>
    </w:p>
    <w:p w:rsidR="00970FB5" w:rsidRPr="0060475B" w:rsidRDefault="00970FB5" w:rsidP="00812F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white"/>
        </w:rPr>
      </w:pPr>
      <w:r w:rsidRPr="0060475B">
        <w:rPr>
          <w:rFonts w:ascii="Times New Roman" w:hAnsi="Times New Roman"/>
          <w:color w:val="000000"/>
          <w:sz w:val="28"/>
          <w:szCs w:val="28"/>
          <w:highlight w:val="white"/>
          <w:lang w:val="en-US"/>
        </w:rPr>
        <w:t>A</w:t>
      </w:r>
      <w:r w:rsidRPr="0060475B">
        <w:rPr>
          <w:rFonts w:ascii="Times New Roman" w:hAnsi="Times New Roman"/>
          <w:color w:val="000000"/>
          <w:sz w:val="28"/>
          <w:szCs w:val="28"/>
          <w:highlight w:val="white"/>
        </w:rPr>
        <w:t>) Семена подорожника бродят по новой земле.</w:t>
      </w:r>
    </w:p>
    <w:p w:rsidR="00970FB5" w:rsidRPr="0060475B" w:rsidRDefault="00970FB5" w:rsidP="00812F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white"/>
        </w:rPr>
      </w:pPr>
      <w:r w:rsidRPr="0060475B">
        <w:rPr>
          <w:rFonts w:ascii="Times New Roman" w:hAnsi="Times New Roman"/>
          <w:color w:val="000000"/>
          <w:sz w:val="28"/>
          <w:szCs w:val="28"/>
          <w:highlight w:val="white"/>
        </w:rPr>
        <w:t>Б) Напористость европейского пришельца.</w:t>
      </w:r>
    </w:p>
    <w:p w:rsidR="00970FB5" w:rsidRPr="0060475B" w:rsidRDefault="00970FB5" w:rsidP="00812F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  <w:r w:rsidRPr="0060475B">
        <w:rPr>
          <w:rFonts w:ascii="Times New Roman" w:hAnsi="Times New Roman"/>
          <w:color w:val="000000"/>
          <w:sz w:val="28"/>
          <w:szCs w:val="28"/>
          <w:highlight w:val="white"/>
          <w:lang w:val="en-US"/>
        </w:rPr>
        <w:t>B</w:t>
      </w:r>
      <w:r w:rsidRPr="0060475B">
        <w:rPr>
          <w:rFonts w:ascii="Times New Roman" w:hAnsi="Times New Roman"/>
          <w:color w:val="000000"/>
          <w:sz w:val="28"/>
          <w:szCs w:val="28"/>
          <w:highlight w:val="white"/>
        </w:rPr>
        <w:t xml:space="preserve">) Подорожник прижился на дороге. </w:t>
      </w:r>
    </w:p>
    <w:p w:rsidR="00970FB5" w:rsidRPr="0060475B" w:rsidRDefault="00970FB5" w:rsidP="00812F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white"/>
        </w:rPr>
      </w:pPr>
      <w:r w:rsidRPr="0060475B">
        <w:rPr>
          <w:rFonts w:ascii="Times New Roman" w:hAnsi="Times New Roman"/>
          <w:color w:val="000000"/>
          <w:sz w:val="28"/>
          <w:szCs w:val="28"/>
          <w:highlight w:val="white"/>
        </w:rPr>
        <w:t>Г) Целебные свойства подорожника.</w:t>
      </w:r>
    </w:p>
    <w:p w:rsidR="00970FB5" w:rsidRPr="0060475B" w:rsidRDefault="00970FB5" w:rsidP="00812F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white"/>
        </w:rPr>
      </w:pPr>
      <w:r w:rsidRPr="0060475B">
        <w:rPr>
          <w:rFonts w:ascii="Times New Roman" w:hAnsi="Times New Roman"/>
          <w:color w:val="000000"/>
          <w:sz w:val="28"/>
          <w:szCs w:val="28"/>
          <w:highlight w:val="white"/>
        </w:rPr>
        <w:t>Ответ:________________________</w:t>
      </w:r>
    </w:p>
    <w:p w:rsidR="00970FB5" w:rsidRPr="0060475B" w:rsidRDefault="00970FB5" w:rsidP="00812F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white"/>
        </w:rPr>
      </w:pPr>
    </w:p>
    <w:p w:rsidR="00970FB5" w:rsidRPr="0060475B" w:rsidRDefault="00970FB5" w:rsidP="00812F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white"/>
        </w:rPr>
      </w:pPr>
      <w:r w:rsidRPr="0060475B">
        <w:rPr>
          <w:rFonts w:ascii="Times New Roman" w:hAnsi="Times New Roman"/>
          <w:b/>
          <w:bCs/>
          <w:color w:val="000000"/>
          <w:sz w:val="28"/>
          <w:szCs w:val="28"/>
          <w:highlight w:val="white"/>
        </w:rPr>
        <w:t>9.</w:t>
      </w:r>
      <w:r w:rsidRPr="0060475B">
        <w:rPr>
          <w:rFonts w:ascii="Times New Roman" w:hAnsi="Times New Roman"/>
          <w:color w:val="000000"/>
          <w:sz w:val="28"/>
          <w:szCs w:val="28"/>
          <w:highlight w:val="white"/>
        </w:rPr>
        <w:t xml:space="preserve">   Что   помогает   выжить   на   дорогах   подорожнику?</w:t>
      </w:r>
    </w:p>
    <w:p w:rsidR="00970FB5" w:rsidRPr="0060475B" w:rsidRDefault="00970FB5" w:rsidP="00812F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white"/>
        </w:rPr>
      </w:pPr>
      <w:r w:rsidRPr="0060475B">
        <w:rPr>
          <w:rFonts w:ascii="Times New Roman" w:hAnsi="Times New Roman"/>
          <w:color w:val="000000"/>
          <w:sz w:val="28"/>
          <w:szCs w:val="28"/>
          <w:highlight w:val="white"/>
        </w:rPr>
        <w:t>Ответ:_________________________________________________________________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>______________________________________________________________</w:t>
      </w:r>
    </w:p>
    <w:p w:rsidR="00970FB5" w:rsidRPr="0060475B" w:rsidRDefault="00970FB5" w:rsidP="00812F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white"/>
        </w:rPr>
      </w:pPr>
    </w:p>
    <w:p w:rsidR="00970FB5" w:rsidRPr="0060475B" w:rsidRDefault="00970FB5" w:rsidP="00812F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white"/>
        </w:rPr>
      </w:pPr>
      <w:r w:rsidRPr="0060475B">
        <w:rPr>
          <w:rFonts w:ascii="Times New Roman" w:hAnsi="Times New Roman"/>
          <w:b/>
          <w:bCs/>
          <w:color w:val="000000"/>
          <w:sz w:val="28"/>
          <w:szCs w:val="28"/>
          <w:highlight w:val="white"/>
        </w:rPr>
        <w:t>10.</w:t>
      </w:r>
      <w:r w:rsidRPr="0060475B">
        <w:rPr>
          <w:rFonts w:ascii="Times New Roman" w:hAnsi="Times New Roman"/>
          <w:color w:val="000000"/>
          <w:sz w:val="28"/>
          <w:szCs w:val="28"/>
          <w:highlight w:val="white"/>
        </w:rPr>
        <w:t xml:space="preserve"> Кто отправил солдат покорять американских индейцев?</w:t>
      </w:r>
    </w:p>
    <w:p w:rsidR="00970FB5" w:rsidRPr="0060475B" w:rsidRDefault="00970FB5" w:rsidP="00812F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white"/>
        </w:rPr>
      </w:pPr>
      <w:r w:rsidRPr="0060475B">
        <w:rPr>
          <w:rFonts w:ascii="Times New Roman" w:hAnsi="Times New Roman"/>
          <w:color w:val="000000"/>
          <w:sz w:val="28"/>
          <w:szCs w:val="28"/>
          <w:highlight w:val="white"/>
        </w:rPr>
        <w:t>Ответ:______________________________________________________________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>_________________________________________________________________</w:t>
      </w:r>
    </w:p>
    <w:p w:rsidR="00970FB5" w:rsidRPr="0060475B" w:rsidRDefault="00970FB5" w:rsidP="00812F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white"/>
        </w:rPr>
      </w:pPr>
    </w:p>
    <w:p w:rsidR="00970FB5" w:rsidRPr="0060475B" w:rsidRDefault="00970FB5" w:rsidP="00812F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white"/>
        </w:rPr>
      </w:pPr>
      <w:r w:rsidRPr="0060475B">
        <w:rPr>
          <w:rFonts w:ascii="Times New Roman" w:hAnsi="Times New Roman"/>
          <w:b/>
          <w:bCs/>
          <w:color w:val="000000"/>
          <w:sz w:val="28"/>
          <w:szCs w:val="28"/>
          <w:highlight w:val="white"/>
        </w:rPr>
        <w:t>11.</w:t>
      </w:r>
      <w:r w:rsidRPr="0060475B">
        <w:rPr>
          <w:rFonts w:ascii="Times New Roman" w:hAnsi="Times New Roman"/>
          <w:color w:val="000000"/>
          <w:sz w:val="28"/>
          <w:szCs w:val="28"/>
          <w:highlight w:val="white"/>
        </w:rPr>
        <w:t xml:space="preserve"> Используя текст произведения, восстанови предложения.</w:t>
      </w:r>
    </w:p>
    <w:p w:rsidR="00970FB5" w:rsidRPr="0060475B" w:rsidRDefault="00970FB5" w:rsidP="00812F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white"/>
        </w:rPr>
      </w:pPr>
      <w:r w:rsidRPr="0060475B">
        <w:rPr>
          <w:rFonts w:ascii="Times New Roman" w:hAnsi="Times New Roman"/>
          <w:color w:val="000000"/>
          <w:sz w:val="28"/>
          <w:szCs w:val="28"/>
          <w:highlight w:val="white"/>
        </w:rPr>
        <w:t>Ответ: ____________ лист подорожника,  ___________  и___</w:t>
      </w:r>
      <w:r w:rsidRPr="0060475B">
        <w:rPr>
          <w:rFonts w:ascii="Times New Roman" w:hAnsi="Times New Roman"/>
          <w:sz w:val="28"/>
          <w:szCs w:val="28"/>
          <w:highlight w:val="white"/>
        </w:rPr>
        <w:t xml:space="preserve">________ </w:t>
      </w:r>
      <w:r w:rsidRPr="0060475B">
        <w:rPr>
          <w:rFonts w:ascii="Times New Roman" w:hAnsi="Times New Roman"/>
          <w:color w:val="000000"/>
          <w:sz w:val="28"/>
          <w:szCs w:val="28"/>
          <w:highlight w:val="white"/>
        </w:rPr>
        <w:t>к   ранке.   От   клейкого   сока   боль   _________.</w:t>
      </w:r>
    </w:p>
    <w:p w:rsidR="00970FB5" w:rsidRPr="0060475B" w:rsidRDefault="00970FB5" w:rsidP="00812F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white"/>
        </w:rPr>
      </w:pPr>
    </w:p>
    <w:p w:rsidR="00970FB5" w:rsidRPr="0060475B" w:rsidRDefault="00970FB5" w:rsidP="00812F7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70FB5" w:rsidRPr="0060475B" w:rsidRDefault="00970FB5" w:rsidP="00812F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highlight w:val="white"/>
        </w:rPr>
      </w:pPr>
      <w:r w:rsidRPr="0060475B">
        <w:rPr>
          <w:rFonts w:ascii="Times New Roman" w:hAnsi="Times New Roman"/>
          <w:b/>
          <w:bCs/>
          <w:color w:val="000000"/>
          <w:sz w:val="28"/>
          <w:szCs w:val="28"/>
          <w:highlight w:val="white"/>
        </w:rPr>
        <w:t>Часть   3</w:t>
      </w:r>
    </w:p>
    <w:p w:rsidR="00970FB5" w:rsidRPr="0060475B" w:rsidRDefault="00970FB5" w:rsidP="00812F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highlight w:val="white"/>
        </w:rPr>
      </w:pPr>
    </w:p>
    <w:p w:rsidR="00970FB5" w:rsidRPr="0060475B" w:rsidRDefault="00970FB5" w:rsidP="00812F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  <w:r w:rsidRPr="0060475B">
        <w:rPr>
          <w:rFonts w:ascii="Times New Roman" w:hAnsi="Times New Roman"/>
          <w:color w:val="000000"/>
          <w:sz w:val="28"/>
          <w:szCs w:val="28"/>
          <w:highlight w:val="white"/>
        </w:rPr>
        <w:t>Сформулируй  и запиши  полный  ответ.</w:t>
      </w:r>
    </w:p>
    <w:p w:rsidR="00970FB5" w:rsidRPr="0060475B" w:rsidRDefault="00970FB5" w:rsidP="00812F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white"/>
        </w:rPr>
      </w:pPr>
    </w:p>
    <w:p w:rsidR="00970FB5" w:rsidRPr="0060475B" w:rsidRDefault="00970FB5" w:rsidP="00812F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white"/>
        </w:rPr>
      </w:pPr>
      <w:r w:rsidRPr="0060475B">
        <w:rPr>
          <w:rFonts w:ascii="Times New Roman" w:hAnsi="Times New Roman"/>
          <w:b/>
          <w:bCs/>
          <w:color w:val="000000"/>
          <w:sz w:val="28"/>
          <w:szCs w:val="28"/>
          <w:highlight w:val="white"/>
        </w:rPr>
        <w:t>12.</w:t>
      </w:r>
      <w:r w:rsidRPr="0060475B">
        <w:rPr>
          <w:rFonts w:ascii="Times New Roman" w:hAnsi="Times New Roman"/>
          <w:color w:val="000000"/>
          <w:sz w:val="28"/>
          <w:szCs w:val="28"/>
          <w:highlight w:val="white"/>
        </w:rPr>
        <w:t xml:space="preserve"> Какую новую информацию ты получил (получила) при чтении данного текста?</w:t>
      </w:r>
    </w:p>
    <w:p w:rsidR="00970FB5" w:rsidRPr="0060475B" w:rsidRDefault="00970FB5">
      <w:pPr>
        <w:rPr>
          <w:rFonts w:ascii="Times New Roman" w:hAnsi="Times New Roman"/>
          <w:color w:val="000000"/>
          <w:sz w:val="28"/>
          <w:szCs w:val="28"/>
        </w:rPr>
      </w:pPr>
      <w:r w:rsidRPr="0060475B">
        <w:rPr>
          <w:rFonts w:ascii="Times New Roman" w:hAnsi="Times New Roman"/>
          <w:color w:val="000000"/>
          <w:sz w:val="28"/>
          <w:szCs w:val="28"/>
        </w:rPr>
        <w:t>Ответ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970FB5" w:rsidRPr="0060475B" w:rsidSect="0035270C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0FB5" w:rsidRDefault="00970FB5" w:rsidP="00A53AB5">
      <w:pPr>
        <w:spacing w:after="0" w:line="240" w:lineRule="auto"/>
      </w:pPr>
      <w:r>
        <w:separator/>
      </w:r>
    </w:p>
  </w:endnote>
  <w:endnote w:type="continuationSeparator" w:id="0">
    <w:p w:rsidR="00970FB5" w:rsidRDefault="00970FB5" w:rsidP="00A53A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0FB5" w:rsidRDefault="00970FB5">
    <w:pPr>
      <w:pStyle w:val="Footer"/>
      <w:jc w:val="right"/>
    </w:pPr>
    <w:fldSimple w:instr=" PAGE   \* MERGEFORMAT ">
      <w:r>
        <w:rPr>
          <w:noProof/>
        </w:rPr>
        <w:t>10</w:t>
      </w:r>
    </w:fldSimple>
  </w:p>
  <w:p w:rsidR="00970FB5" w:rsidRDefault="00970FB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0FB5" w:rsidRDefault="00970FB5" w:rsidP="00A53AB5">
      <w:pPr>
        <w:spacing w:after="0" w:line="240" w:lineRule="auto"/>
      </w:pPr>
      <w:r>
        <w:separator/>
      </w:r>
    </w:p>
  </w:footnote>
  <w:footnote w:type="continuationSeparator" w:id="0">
    <w:p w:rsidR="00970FB5" w:rsidRDefault="00970FB5" w:rsidP="00A53A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B768624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F288C"/>
    <w:rsid w:val="00066DB4"/>
    <w:rsid w:val="000B44FA"/>
    <w:rsid w:val="000F288C"/>
    <w:rsid w:val="0017773B"/>
    <w:rsid w:val="002F3F50"/>
    <w:rsid w:val="0035270C"/>
    <w:rsid w:val="003855A3"/>
    <w:rsid w:val="00395ECC"/>
    <w:rsid w:val="0045158A"/>
    <w:rsid w:val="0060475B"/>
    <w:rsid w:val="00645957"/>
    <w:rsid w:val="007252AF"/>
    <w:rsid w:val="007F390B"/>
    <w:rsid w:val="00812F77"/>
    <w:rsid w:val="00837CF8"/>
    <w:rsid w:val="008D5FB6"/>
    <w:rsid w:val="00924578"/>
    <w:rsid w:val="00925B08"/>
    <w:rsid w:val="00970FB5"/>
    <w:rsid w:val="00A224A1"/>
    <w:rsid w:val="00A53AB5"/>
    <w:rsid w:val="00AF2105"/>
    <w:rsid w:val="00B97758"/>
    <w:rsid w:val="00BC5B55"/>
    <w:rsid w:val="00BF5BBD"/>
    <w:rsid w:val="00D257E7"/>
    <w:rsid w:val="00E176E3"/>
    <w:rsid w:val="00E43648"/>
    <w:rsid w:val="00EB27B7"/>
    <w:rsid w:val="00F52C08"/>
    <w:rsid w:val="00F65146"/>
    <w:rsid w:val="00F70574"/>
    <w:rsid w:val="00F96BD0"/>
    <w:rsid w:val="00F97409"/>
    <w:rsid w:val="00FE66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270C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45158A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812F77"/>
    <w:rPr>
      <w:lang w:eastAsia="en-US"/>
    </w:rPr>
  </w:style>
  <w:style w:type="paragraph" w:styleId="ListParagraph">
    <w:name w:val="List Paragraph"/>
    <w:basedOn w:val="Normal"/>
    <w:uiPriority w:val="99"/>
    <w:qFormat/>
    <w:rsid w:val="00812F7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rsid w:val="00A53A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53AB5"/>
    <w:rPr>
      <w:rFonts w:cs="Times New Roman"/>
    </w:rPr>
  </w:style>
  <w:style w:type="paragraph" w:styleId="Footer">
    <w:name w:val="footer"/>
    <w:basedOn w:val="Normal"/>
    <w:link w:val="FooterChar"/>
    <w:uiPriority w:val="99"/>
    <w:rsid w:val="00A53A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A53AB5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EB27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B27B7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EB27B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103</TotalTime>
  <Pages>12</Pages>
  <Words>2423</Words>
  <Characters>13816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начальная школа</cp:lastModifiedBy>
  <cp:revision>11</cp:revision>
  <dcterms:created xsi:type="dcterms:W3CDTF">2015-05-13T14:06:00Z</dcterms:created>
  <dcterms:modified xsi:type="dcterms:W3CDTF">2021-02-28T22:46:00Z</dcterms:modified>
</cp:coreProperties>
</file>